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732BE5A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04A3B" w:rsidRPr="00104A3B">
        <w:rPr>
          <w:b/>
          <w:i/>
          <w:noProof/>
          <w:sz w:val="28"/>
        </w:rPr>
        <w:t>S5-222415</w:t>
      </w:r>
    </w:p>
    <w:p w14:paraId="46399ADE" w14:textId="05E719B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595BD3" w:rsidR="00BA2A2C" w:rsidRPr="00410371" w:rsidRDefault="00A47019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DD2EC16" w:rsidR="00BA2A2C" w:rsidRPr="00410371" w:rsidRDefault="00B4323D" w:rsidP="00F76BD2">
            <w:pPr>
              <w:pStyle w:val="CRCoverPage"/>
              <w:spacing w:after="0"/>
              <w:rPr>
                <w:noProof/>
              </w:rPr>
            </w:pPr>
            <w:r w:rsidRPr="00B432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FB44628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F6EA4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EF6EA4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7ECDE3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 xml:space="preserve">Correction on the </w:t>
            </w:r>
            <w:r w:rsidR="005040C0">
              <w:rPr>
                <w:noProof/>
                <w:lang w:eastAsia="zh-CN"/>
              </w:rPr>
              <w:t xml:space="preserve">identifiers for </w:t>
            </w:r>
            <w:r w:rsidRPr="00354C54">
              <w:rPr>
                <w:noProof/>
                <w:lang w:eastAsia="zh-CN"/>
              </w:rPr>
              <w:t>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8F335CC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74B5C">
              <w:t>7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C0FC853" w:rsidR="00BA2A2C" w:rsidRDefault="00271612" w:rsidP="001D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DF2E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E0F32">
              <w:rPr>
                <w:noProof/>
              </w:rPr>
              <w:t>2</w:t>
            </w:r>
            <w:r w:rsidR="00EF6EA4">
              <w:rPr>
                <w:noProof/>
              </w:rPr>
              <w:t>5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6840665" w:rsidR="00BA2A2C" w:rsidRDefault="00D74B5C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07DBF56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E0F32">
              <w:t>6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2DE2E" w14:textId="77777777" w:rsidR="00AE1C27" w:rsidRDefault="000F4F7E" w:rsidP="0092422B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noProof/>
                <w:lang w:eastAsia="zh-CN"/>
              </w:rPr>
              <w:t>As per the TS 32.</w:t>
            </w:r>
            <w:r w:rsidR="00660F1C">
              <w:rPr>
                <w:noProof/>
                <w:lang w:eastAsia="zh-CN"/>
              </w:rPr>
              <w:t>254</w:t>
            </w:r>
            <w:r>
              <w:rPr>
                <w:noProof/>
                <w:lang w:eastAsia="zh-CN"/>
              </w:rPr>
              <w:t xml:space="preserve"> </w:t>
            </w:r>
            <w:r w:rsidR="00660F1C">
              <w:rPr>
                <w:noProof/>
                <w:lang w:eastAsia="zh-CN"/>
              </w:rPr>
              <w:t xml:space="preserve">stage 2 parameter definitions for the </w:t>
            </w:r>
            <w:r w:rsidRPr="000F4F7E">
              <w:rPr>
                <w:noProof/>
                <w:lang w:eastAsia="zh-CN"/>
              </w:rPr>
              <w:t>Exposure Function Northbound API charging</w:t>
            </w:r>
            <w:r>
              <w:rPr>
                <w:noProof/>
                <w:lang w:eastAsia="zh-CN"/>
              </w:rPr>
              <w:t>,</w:t>
            </w:r>
            <w:r w:rsidR="00660F1C">
              <w:rPr>
                <w:noProof/>
                <w:lang w:eastAsia="zh-CN"/>
              </w:rPr>
              <w:t xml:space="preserve"> the API Direction is the </w:t>
            </w:r>
            <w:r w:rsidR="00660F1C" w:rsidRPr="00660F1C">
              <w:rPr>
                <w:noProof/>
                <w:lang w:eastAsia="zh-CN"/>
              </w:rPr>
              <w:t>mandatory</w:t>
            </w:r>
            <w:r>
              <w:rPr>
                <w:rFonts w:eastAsia="等线"/>
              </w:rPr>
              <w:t>.</w:t>
            </w:r>
          </w:p>
          <w:p w14:paraId="3FAE46F4" w14:textId="77777777" w:rsidR="00014A57" w:rsidRDefault="00014A57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737D838C" w:rsidR="00014A57" w:rsidRPr="00014A57" w:rsidRDefault="00014A57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315FC">
              <w:rPr>
                <w:lang w:bidi="ar-IQ"/>
              </w:rPr>
              <w:t>groupIdentifier</w:t>
            </w:r>
            <w:r w:rsidR="001315FC">
              <w:rPr>
                <w:noProof/>
                <w:lang w:eastAsia="zh-CN"/>
              </w:rPr>
              <w:t xml:space="preserve"> is  specifed as the string in the TS 32.291.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0ED08" w14:textId="77777777" w:rsidR="00B55B29" w:rsidRDefault="00D74B5C" w:rsidP="002543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Remove the “</w:t>
            </w:r>
            <w:r w:rsidR="00660F1C">
              <w:t>OPTIONAL</w:t>
            </w:r>
            <w:r>
              <w:rPr>
                <w:noProof/>
                <w:lang w:eastAsia="zh-CN"/>
              </w:rPr>
              <w:t xml:space="preserve">” from </w:t>
            </w:r>
            <w:r w:rsidR="00660F1C">
              <w:rPr>
                <w:lang w:eastAsia="zh-CN"/>
              </w:rPr>
              <w:t>aPIDirection</w:t>
            </w:r>
            <w:r w:rsidR="00805414">
              <w:rPr>
                <w:rFonts w:hint="eastAsia"/>
                <w:lang w:eastAsia="zh-CN"/>
              </w:rPr>
              <w:t>.</w:t>
            </w:r>
          </w:p>
          <w:p w14:paraId="5A61F758" w14:textId="077CBDC0" w:rsidR="00660F1C" w:rsidRPr="00660F1C" w:rsidRDefault="00660F1C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“Address</w:t>
            </w:r>
            <w:r w:rsidR="00014A5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tring” to “string” for </w:t>
            </w:r>
            <w:r>
              <w:rPr>
                <w:lang w:bidi="ar-IQ"/>
              </w:rPr>
              <w:t>groupIdentifier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081E3F" w:rsidR="00BA2A2C" w:rsidRDefault="00B77280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5.2.5.2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B59881" w14:textId="77777777" w:rsidR="007B6B74" w:rsidRDefault="007B6B74" w:rsidP="007B6B74">
      <w:pPr>
        <w:pStyle w:val="4"/>
      </w:pPr>
      <w:bookmarkStart w:id="0" w:name="_Toc83049576"/>
      <w:bookmarkStart w:id="1" w:name="_Toc51926756"/>
      <w:bookmarkStart w:id="2" w:name="_Toc44682905"/>
      <w:bookmarkStart w:id="3" w:name="_Toc36116721"/>
      <w:bookmarkStart w:id="4" w:name="_Toc28026886"/>
      <w:bookmarkStart w:id="5" w:name="_Toc20233306"/>
      <w:bookmarkStart w:id="6" w:name="_Toc59009667"/>
      <w:r>
        <w:t>5.2.5.2</w:t>
      </w:r>
      <w:r>
        <w:tab/>
        <w:t>CHF CDRs</w:t>
      </w:r>
      <w:bookmarkEnd w:id="6"/>
    </w:p>
    <w:p w14:paraId="42A864E7" w14:textId="77777777" w:rsidR="007B6B74" w:rsidRPr="000A0DA1" w:rsidRDefault="007B6B74" w:rsidP="007B6B7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133DC2A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4D9226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AE8583F" w14:textId="77777777" w:rsidR="007B6B74" w:rsidRDefault="007B6B74" w:rsidP="007B6B74">
      <w:pPr>
        <w:pStyle w:val="PL"/>
        <w:rPr>
          <w:noProof w:val="0"/>
        </w:rPr>
      </w:pPr>
    </w:p>
    <w:p w14:paraId="3E8E62C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BEGIN</w:t>
      </w:r>
    </w:p>
    <w:p w14:paraId="7770F3F6" w14:textId="77777777" w:rsidR="007B6B74" w:rsidRDefault="007B6B74" w:rsidP="007B6B74">
      <w:pPr>
        <w:pStyle w:val="PL"/>
        <w:rPr>
          <w:noProof w:val="0"/>
        </w:rPr>
      </w:pPr>
    </w:p>
    <w:p w14:paraId="434C2B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C405A0E" w14:textId="77777777" w:rsidR="007B6B74" w:rsidRDefault="007B6B74" w:rsidP="007B6B74">
      <w:pPr>
        <w:pStyle w:val="PL"/>
        <w:rPr>
          <w:noProof w:val="0"/>
        </w:rPr>
      </w:pPr>
    </w:p>
    <w:p w14:paraId="2BCBC0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2A1DA4F" w14:textId="77777777" w:rsidR="007B6B74" w:rsidRDefault="007B6B74" w:rsidP="007B6B74">
      <w:pPr>
        <w:pStyle w:val="PL"/>
        <w:rPr>
          <w:noProof w:val="0"/>
        </w:rPr>
      </w:pPr>
    </w:p>
    <w:p w14:paraId="5640D1D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FBE96A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DA60F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6B19B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6972C1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082BEA0" w14:textId="77777777" w:rsidR="007B6B74" w:rsidRDefault="007B6B74" w:rsidP="007B6B74">
      <w:pPr>
        <w:pStyle w:val="PL"/>
        <w:rPr>
          <w:noProof w:val="0"/>
        </w:rPr>
      </w:pPr>
      <w:r>
        <w:t>EnhancedDiagnostics,</w:t>
      </w:r>
    </w:p>
    <w:p w14:paraId="42D7E547" w14:textId="77777777" w:rsidR="007B6B74" w:rsidRDefault="007B6B74" w:rsidP="007B6B7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F83B6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B0B804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7345C4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67EAB1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47599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E9618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F341A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CF66CA5" w14:textId="77777777" w:rsidR="007B6B74" w:rsidRDefault="007B6B74" w:rsidP="007B6B7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4B2B4CF" w14:textId="77777777" w:rsidR="007B6B74" w:rsidRPr="00761002" w:rsidRDefault="007B6B74" w:rsidP="007B6B7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6CF2B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4D3704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1E86C1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2BA8C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99F1AD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7D59B2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8AEC4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73B509F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34CFE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3BC031CF" w14:textId="77777777" w:rsidR="007B6B74" w:rsidRDefault="007B6B74" w:rsidP="007B6B74">
      <w:pPr>
        <w:pStyle w:val="PL"/>
        <w:rPr>
          <w:noProof w:val="0"/>
        </w:rPr>
      </w:pPr>
    </w:p>
    <w:p w14:paraId="574398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74925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2C322D20" w14:textId="77777777" w:rsidR="007B6B74" w:rsidRDefault="007B6B74" w:rsidP="007B6B74">
      <w:pPr>
        <w:pStyle w:val="PL"/>
        <w:rPr>
          <w:noProof w:val="0"/>
        </w:rPr>
      </w:pPr>
    </w:p>
    <w:p w14:paraId="1BF9E0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C17C1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65EAD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493649C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2BA366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CC614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5FC93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5AC34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A5FA925" w14:textId="77777777" w:rsidR="007B6B74" w:rsidRDefault="007B6B74" w:rsidP="007B6B74">
      <w:pPr>
        <w:pStyle w:val="PL"/>
        <w:rPr>
          <w:noProof w:val="0"/>
        </w:rPr>
      </w:pPr>
    </w:p>
    <w:p w14:paraId="52E8C0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623CF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66CF1A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22773D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E93B0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2D514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7374B494" w14:textId="77777777" w:rsidR="007B6B74" w:rsidRDefault="007B6B74" w:rsidP="007B6B74">
      <w:pPr>
        <w:pStyle w:val="PL"/>
        <w:rPr>
          <w:noProof w:val="0"/>
        </w:rPr>
      </w:pPr>
    </w:p>
    <w:p w14:paraId="5F4079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78952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A381BE3" w14:textId="77777777" w:rsidR="007B6B74" w:rsidRDefault="007B6B74" w:rsidP="007B6B74">
      <w:pPr>
        <w:pStyle w:val="PL"/>
        <w:rPr>
          <w:noProof w:val="0"/>
        </w:rPr>
      </w:pPr>
    </w:p>
    <w:p w14:paraId="5592BDA3" w14:textId="77777777" w:rsidR="007B6B74" w:rsidRDefault="007B6B74" w:rsidP="007B6B74">
      <w:pPr>
        <w:pStyle w:val="PL"/>
        <w:rPr>
          <w:noProof w:val="0"/>
        </w:rPr>
      </w:pPr>
    </w:p>
    <w:p w14:paraId="7981FE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;</w:t>
      </w:r>
    </w:p>
    <w:p w14:paraId="0B1C4128" w14:textId="77777777" w:rsidR="007B6B74" w:rsidRDefault="007B6B74" w:rsidP="007B6B74">
      <w:pPr>
        <w:pStyle w:val="PL"/>
        <w:rPr>
          <w:noProof w:val="0"/>
        </w:rPr>
      </w:pPr>
    </w:p>
    <w:p w14:paraId="55FC443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D1E405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4257F3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D8D3970" w14:textId="77777777" w:rsidR="007B6B74" w:rsidRDefault="007B6B74" w:rsidP="007B6B74">
      <w:pPr>
        <w:pStyle w:val="PL"/>
        <w:rPr>
          <w:noProof w:val="0"/>
        </w:rPr>
      </w:pPr>
    </w:p>
    <w:p w14:paraId="2DE178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DCCEF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A09291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C796B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91F32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CD0CB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119349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F029762" w14:textId="77777777" w:rsidR="007B6B74" w:rsidRDefault="007B6B74" w:rsidP="007B6B74">
      <w:pPr>
        <w:pStyle w:val="PL"/>
        <w:rPr>
          <w:noProof w:val="0"/>
        </w:rPr>
      </w:pPr>
    </w:p>
    <w:p w14:paraId="01767C5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8D0B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2FDC9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D3075F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729F0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F0A960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142B07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1CE7B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79689D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D761B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6FC02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CF9D5B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7881A2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B603A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5A22C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988523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0DC5EB7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CE6B02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3901DC42" w14:textId="77777777" w:rsidR="007B6B74" w:rsidRDefault="007B6B74" w:rsidP="007B6B7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76B9A15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602E3C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7E851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769C0A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B3C5DD6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5E8C537" w14:textId="77777777" w:rsidR="007B6B74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DE2AD1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C172A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FC9B7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58927342" w14:textId="77777777" w:rsidR="007B6B74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55C942E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4BAD5D16" w14:textId="77777777" w:rsidR="007B6B74" w:rsidRDefault="007B6B74" w:rsidP="007B6B74">
      <w:pPr>
        <w:pStyle w:val="PL"/>
        <w:rPr>
          <w:noProof w:val="0"/>
        </w:rPr>
      </w:pPr>
    </w:p>
    <w:p w14:paraId="54D8ED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11E5540" w14:textId="77777777" w:rsidR="007B6B74" w:rsidRDefault="007B6B74" w:rsidP="007B6B74">
      <w:pPr>
        <w:pStyle w:val="PL"/>
        <w:rPr>
          <w:noProof w:val="0"/>
        </w:rPr>
      </w:pPr>
    </w:p>
    <w:p w14:paraId="23B94A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67DFA51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9F8B0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4910AC9" w14:textId="77777777" w:rsidR="007B6B74" w:rsidRDefault="007B6B74" w:rsidP="007B6B74">
      <w:pPr>
        <w:pStyle w:val="PL"/>
        <w:rPr>
          <w:noProof w:val="0"/>
        </w:rPr>
      </w:pPr>
    </w:p>
    <w:p w14:paraId="5B57A8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CE7E4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724D7B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5B7426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2015D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97133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6CD57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EA755D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495D6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35B76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6DE4A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8D7DC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C37D6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521F1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24D7A5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15AFFC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B1404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4A0483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A3C05B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BB4527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FCB70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AA4C1F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DB2F0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4B51C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31DF9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FEA29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5385977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DCCDD7C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7599AD1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3950351" w14:textId="77777777" w:rsidR="007B6B74" w:rsidRDefault="007B6B74" w:rsidP="007B6B7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6AD07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67069C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03A958DB" w14:textId="77777777" w:rsidR="007B6B74" w:rsidRDefault="007B6B74" w:rsidP="007B6B74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12C27E76" w14:textId="77777777" w:rsidR="007B6B74" w:rsidRPr="0009176B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A7A317C" w14:textId="77777777" w:rsidR="007B6B74" w:rsidRPr="00750C70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4CC939DD" w14:textId="77777777" w:rsidR="007B6B74" w:rsidRDefault="007B6B74" w:rsidP="007B6B74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EBDA8A0" w14:textId="77777777" w:rsidR="007B6B74" w:rsidRDefault="007B6B74" w:rsidP="007B6B74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CFAFE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3F149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4A9FD1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TimeStamp OPTIONAL,</w:t>
      </w:r>
    </w:p>
    <w:p w14:paraId="70240BAE" w14:textId="77777777" w:rsidR="007B6B74" w:rsidRPr="00750C70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mAPDUNonThreeGPPUserLocationTime</w:t>
      </w:r>
      <w:r>
        <w:rPr>
          <w:noProof w:val="0"/>
        </w:rPr>
        <w:tab/>
        <w:t>[38] TimeStamp OPTIONAL</w:t>
      </w:r>
    </w:p>
    <w:p w14:paraId="31E10D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C5E74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0457963" w14:textId="77777777" w:rsidR="007B6B74" w:rsidRDefault="007B6B74" w:rsidP="007B6B74">
      <w:pPr>
        <w:pStyle w:val="PL"/>
        <w:rPr>
          <w:noProof w:val="0"/>
        </w:rPr>
      </w:pPr>
    </w:p>
    <w:p w14:paraId="444E9D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6FB912F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BFD7F55" w14:textId="77777777" w:rsidR="007B6B74" w:rsidRDefault="007B6B74" w:rsidP="007B6B74">
      <w:pPr>
        <w:pStyle w:val="PL"/>
        <w:rPr>
          <w:noProof w:val="0"/>
        </w:rPr>
      </w:pPr>
    </w:p>
    <w:p w14:paraId="570AAFC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0054AB7" w14:textId="77777777" w:rsidR="007B6B74" w:rsidRDefault="007B6B74" w:rsidP="007B6B74">
      <w:pPr>
        <w:pStyle w:val="PL"/>
        <w:rPr>
          <w:noProof w:val="0"/>
        </w:rPr>
      </w:pPr>
    </w:p>
    <w:p w14:paraId="761032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67CF1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23F11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89F21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BDB40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548AA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FD24566" w14:textId="77777777" w:rsidR="007B6B74" w:rsidRDefault="007B6B74" w:rsidP="007B6B74">
      <w:pPr>
        <w:pStyle w:val="PL"/>
        <w:rPr>
          <w:noProof w:val="0"/>
        </w:rPr>
      </w:pPr>
    </w:p>
    <w:p w14:paraId="70BD4B32" w14:textId="77777777" w:rsidR="007B6B74" w:rsidRDefault="007B6B74" w:rsidP="007B6B74">
      <w:pPr>
        <w:pStyle w:val="PL"/>
        <w:rPr>
          <w:noProof w:val="0"/>
        </w:rPr>
      </w:pPr>
    </w:p>
    <w:p w14:paraId="28FAA1C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21DC07D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3A6E49C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4117DB6" w14:textId="77777777" w:rsidR="007B6B74" w:rsidRDefault="007B6B74" w:rsidP="007B6B74">
      <w:pPr>
        <w:pStyle w:val="PL"/>
        <w:rPr>
          <w:noProof w:val="0"/>
        </w:rPr>
      </w:pPr>
    </w:p>
    <w:p w14:paraId="1E1072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812F6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A93F0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87DE4B8" w14:textId="77777777" w:rsidR="007B6B74" w:rsidRDefault="007B6B74" w:rsidP="007B6B7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0BC439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17A66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FAFAB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1406E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FEC55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8AA8C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1D7CF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F3AD4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F011C9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8B2F8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4FA7E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8E15D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8BA4A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DD861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128EB71" w14:textId="77777777" w:rsidR="007B6B74" w:rsidRDefault="007B6B74" w:rsidP="007B6B7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9DD18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205C1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1EBD1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EC539B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F42FC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7E019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B3286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C59DF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7ED0B4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79DD4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6CEE39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A2FE8A7" w14:textId="77777777" w:rsidR="007B6B74" w:rsidRDefault="007B6B74" w:rsidP="007B6B74">
      <w:pPr>
        <w:pStyle w:val="PL"/>
        <w:rPr>
          <w:noProof w:val="0"/>
        </w:rPr>
      </w:pPr>
    </w:p>
    <w:p w14:paraId="6AFCF5DA" w14:textId="77777777" w:rsidR="007B6B74" w:rsidRDefault="007B6B74" w:rsidP="007B6B7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570AC54" w14:textId="77777777" w:rsidR="007B6B74" w:rsidRDefault="007B6B74" w:rsidP="007B6B74">
      <w:pPr>
        <w:pStyle w:val="PL"/>
        <w:rPr>
          <w:noProof w:val="0"/>
        </w:rPr>
      </w:pPr>
    </w:p>
    <w:p w14:paraId="4E8FB701" w14:textId="77777777" w:rsidR="007B6B74" w:rsidRDefault="007B6B74" w:rsidP="007B6B74">
      <w:pPr>
        <w:pStyle w:val="PL"/>
        <w:rPr>
          <w:noProof w:val="0"/>
        </w:rPr>
      </w:pPr>
    </w:p>
    <w:p w14:paraId="7A6C8C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162CD2C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3665E1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D78C322" w14:textId="77777777" w:rsidR="007B6B74" w:rsidRDefault="007B6B74" w:rsidP="007B6B74">
      <w:pPr>
        <w:pStyle w:val="PL"/>
        <w:rPr>
          <w:noProof w:val="0"/>
        </w:rPr>
      </w:pPr>
    </w:p>
    <w:p w14:paraId="1CE2EDC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8C7EF7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9396BDD" w14:textId="2431BB1C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del w:id="7" w:author="Huawei-01" w:date="2022-03-25T20:40:00Z">
        <w:r w:rsidDel="007B6B74">
          <w:rPr>
            <w:noProof w:val="0"/>
          </w:rPr>
          <w:delText>Address</w:delText>
        </w:r>
      </w:del>
      <w:r>
        <w:rPr>
          <w:noProof w:val="0"/>
        </w:rPr>
        <w:t>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AEBBE65" w14:textId="77A4E61B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del w:id="8" w:author="Huawei-01" w:date="2022-03-25T20:40:00Z">
        <w:r w:rsidDel="007B6B74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14:paraId="70F422F9" w14:textId="77777777" w:rsidR="007B6B74" w:rsidRDefault="007B6B74" w:rsidP="007B6B7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60EE951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BDA0C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371A0F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DE1C8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9D1A7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5B17A1C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34A6192C" w14:textId="77777777" w:rsidR="007B6B74" w:rsidRDefault="007B6B74" w:rsidP="007B6B74">
      <w:pPr>
        <w:pStyle w:val="PL"/>
        <w:rPr>
          <w:noProof w:val="0"/>
        </w:rPr>
      </w:pPr>
    </w:p>
    <w:p w14:paraId="63208A91" w14:textId="77777777" w:rsidR="007B6B74" w:rsidRDefault="007B6B74" w:rsidP="007B6B7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270D7DB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6E15DE13" w14:textId="77777777" w:rsidR="007B6B74" w:rsidRDefault="007B6B74" w:rsidP="007B6B74">
      <w:pPr>
        <w:pStyle w:val="PL"/>
        <w:rPr>
          <w:noProof w:val="0"/>
        </w:rPr>
      </w:pPr>
    </w:p>
    <w:p w14:paraId="57F55FEF" w14:textId="77777777" w:rsidR="007B6B74" w:rsidRPr="00847269" w:rsidRDefault="007B6B74" w:rsidP="007B6B7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6E365A" w14:textId="77777777" w:rsidR="007B6B74" w:rsidRPr="00676AE0" w:rsidRDefault="007B6B74" w:rsidP="007B6B7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E28156D" w14:textId="77777777" w:rsidR="007B6B74" w:rsidRPr="00847269" w:rsidRDefault="007B6B74" w:rsidP="007B6B7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2CAE4D0" w14:textId="77777777" w:rsidR="007B6B74" w:rsidRDefault="007B6B74" w:rsidP="007B6B74">
      <w:pPr>
        <w:pStyle w:val="PL"/>
        <w:rPr>
          <w:noProof w:val="0"/>
        </w:rPr>
      </w:pPr>
    </w:p>
    <w:p w14:paraId="6CB9072E" w14:textId="77777777" w:rsidR="007B6B74" w:rsidRDefault="007B6B74" w:rsidP="007B6B74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5567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465C4C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F3A12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1D74D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BC68C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AFAEED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67AA471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A75F6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6A8522F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09B28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B70C7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0A53E6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E56B8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00029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13559F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6C8D67B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1D91BA8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106BB7F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A53CB3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4BA7827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44459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D2D80D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5B5B9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3798C4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ABB0E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75292EED" w14:textId="77777777" w:rsidR="007B6B74" w:rsidRDefault="007B6B74" w:rsidP="007B6B74">
      <w:pPr>
        <w:pStyle w:val="PL"/>
        <w:rPr>
          <w:noProof w:val="0"/>
        </w:rPr>
      </w:pPr>
    </w:p>
    <w:p w14:paraId="47FA2ADD" w14:textId="77777777" w:rsidR="007B6B74" w:rsidRDefault="007B6B74" w:rsidP="007B6B74">
      <w:pPr>
        <w:pStyle w:val="PL"/>
        <w:rPr>
          <w:noProof w:val="0"/>
        </w:rPr>
      </w:pPr>
    </w:p>
    <w:p w14:paraId="634B48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A23D6B9" w14:textId="77777777" w:rsidR="007B6B74" w:rsidRDefault="007B6B74" w:rsidP="007B6B74">
      <w:pPr>
        <w:pStyle w:val="PL"/>
        <w:rPr>
          <w:noProof w:val="0"/>
        </w:rPr>
      </w:pPr>
    </w:p>
    <w:p w14:paraId="2BF1673A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11E4C0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4817AEF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55ECDA" w14:textId="77777777" w:rsidR="007B6B74" w:rsidRDefault="007B6B74" w:rsidP="007B6B74">
      <w:pPr>
        <w:pStyle w:val="PL"/>
        <w:rPr>
          <w:noProof w:val="0"/>
        </w:rPr>
      </w:pPr>
    </w:p>
    <w:p w14:paraId="096C52B9" w14:textId="77777777" w:rsidR="007B6B74" w:rsidRDefault="007B6B74" w:rsidP="007B6B74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AE29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377E0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28DE78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9C6912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BA744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90AD6B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FDC73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3750EF4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6F94E6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54212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2CC71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8347D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0C0BF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88C7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34AD33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895A3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FA47F8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4BE31FE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F90BB28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1E68DE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382211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E0F62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F33E64C" w14:textId="77777777" w:rsidR="007B6B74" w:rsidRDefault="007B6B74" w:rsidP="007B6B74">
      <w:pPr>
        <w:pStyle w:val="PL"/>
        <w:rPr>
          <w:noProof w:val="0"/>
        </w:rPr>
      </w:pPr>
    </w:p>
    <w:p w14:paraId="0516E3CE" w14:textId="77777777" w:rsidR="007B6B74" w:rsidRDefault="007B6B74" w:rsidP="007B6B74">
      <w:pPr>
        <w:pStyle w:val="PL"/>
        <w:rPr>
          <w:noProof w:val="0"/>
        </w:rPr>
      </w:pPr>
    </w:p>
    <w:p w14:paraId="5A2E026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21F9FA2" w14:textId="77777777" w:rsidR="007B6B74" w:rsidRPr="009F5A10" w:rsidRDefault="007B6B74" w:rsidP="007B6B74">
      <w:pPr>
        <w:pStyle w:val="PL"/>
        <w:spacing w:line="0" w:lineRule="atLeast"/>
        <w:rPr>
          <w:noProof w:val="0"/>
          <w:snapToGrid w:val="0"/>
        </w:rPr>
      </w:pPr>
    </w:p>
    <w:p w14:paraId="023BDEC0" w14:textId="77777777" w:rsidR="007B6B74" w:rsidRDefault="007B6B74" w:rsidP="007B6B74">
      <w:pPr>
        <w:pStyle w:val="PL"/>
        <w:rPr>
          <w:noProof w:val="0"/>
        </w:rPr>
      </w:pPr>
    </w:p>
    <w:p w14:paraId="4DDD1782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5DBB311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8715FAD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0705B25" w14:textId="77777777" w:rsidR="007B6B74" w:rsidRDefault="007B6B74" w:rsidP="007B6B74">
      <w:pPr>
        <w:pStyle w:val="PL"/>
        <w:rPr>
          <w:noProof w:val="0"/>
        </w:rPr>
      </w:pPr>
    </w:p>
    <w:p w14:paraId="3165787A" w14:textId="77777777" w:rsidR="007B6B74" w:rsidRDefault="007B6B74" w:rsidP="007B6B74">
      <w:pPr>
        <w:pStyle w:val="PL"/>
        <w:rPr>
          <w:noProof w:val="0"/>
        </w:rPr>
      </w:pPr>
    </w:p>
    <w:p w14:paraId="1CCBB897" w14:textId="77777777" w:rsidR="007B6B74" w:rsidRDefault="007B6B74" w:rsidP="007B6B74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752B4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00A4C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2620522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0FC1E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327F99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F9DEB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85F327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7209B5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8F4E9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6BCD49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533C69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E56A2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7C9523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007702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70B65278" w14:textId="77777777" w:rsidR="007B6B74" w:rsidRPr="000637CA" w:rsidRDefault="007B6B74" w:rsidP="007B6B74">
      <w:pPr>
        <w:pStyle w:val="PL"/>
        <w:rPr>
          <w:noProof w:val="0"/>
        </w:rPr>
      </w:pPr>
    </w:p>
    <w:p w14:paraId="1D86B28B" w14:textId="77777777" w:rsidR="007B6B74" w:rsidRPr="000637CA" w:rsidRDefault="007B6B74" w:rsidP="007B6B74">
      <w:pPr>
        <w:pStyle w:val="PL"/>
        <w:rPr>
          <w:noProof w:val="0"/>
        </w:rPr>
      </w:pPr>
    </w:p>
    <w:p w14:paraId="537C418E" w14:textId="77777777" w:rsidR="007B6B74" w:rsidRPr="0009176B" w:rsidRDefault="007B6B74" w:rsidP="007B6B74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60EBD43A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5239A7A3" w14:textId="77777777" w:rsidR="007B6B74" w:rsidRPr="0009176B" w:rsidRDefault="007B6B74" w:rsidP="007B6B74">
      <w:pPr>
        <w:pStyle w:val="PL"/>
        <w:rPr>
          <w:noProof w:val="0"/>
          <w:lang w:val="en-US"/>
        </w:rPr>
      </w:pPr>
    </w:p>
    <w:p w14:paraId="08E0E7A4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72346BC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5F5D7110" w14:textId="77777777" w:rsidR="007B6B74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C759B1" w14:textId="77777777" w:rsidR="007B6B74" w:rsidRDefault="007B6B74" w:rsidP="007B6B74">
      <w:pPr>
        <w:pStyle w:val="PL"/>
        <w:rPr>
          <w:noProof w:val="0"/>
        </w:rPr>
      </w:pPr>
    </w:p>
    <w:p w14:paraId="60C89DD6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5BFF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377B6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29376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E2C0954" w14:textId="77777777" w:rsidR="007B6B74" w:rsidRPr="00750C70" w:rsidRDefault="007B6B74" w:rsidP="007B6B74">
      <w:pPr>
        <w:pStyle w:val="PL"/>
        <w:rPr>
          <w:noProof w:val="0"/>
        </w:rPr>
      </w:pPr>
    </w:p>
    <w:p w14:paraId="2A6ECF6F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8189FBA" w14:textId="77777777" w:rsidR="007B6B74" w:rsidRPr="00750C70" w:rsidRDefault="007B6B74" w:rsidP="007B6B74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3B48A92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034E160" w14:textId="77777777" w:rsidR="007B6B74" w:rsidRPr="00750C70" w:rsidRDefault="007B6B74" w:rsidP="007B6B74">
      <w:pPr>
        <w:pStyle w:val="PL"/>
        <w:rPr>
          <w:noProof w:val="0"/>
        </w:rPr>
      </w:pPr>
    </w:p>
    <w:p w14:paraId="27B6EDA7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FC7E7FA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31B202A" w14:textId="77777777" w:rsidR="007B6B74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2ADA387" w14:textId="77777777" w:rsidR="007B6B74" w:rsidRPr="00161681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3A675B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A3573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F9C42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8A661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7202B3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6C9C52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441571F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05C28B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1374DE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58ED47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37874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4F1651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6373F05" w14:textId="77777777" w:rsidR="007B6B74" w:rsidRDefault="007B6B74" w:rsidP="007B6B7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0795C96" w14:textId="77777777" w:rsidR="007B6B74" w:rsidRDefault="007B6B74" w:rsidP="007B6B74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AE1C20E" w14:textId="77777777" w:rsidR="007B6B74" w:rsidRDefault="007B6B74" w:rsidP="007B6B74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1DE6B95" w14:textId="77777777" w:rsidR="007B6B74" w:rsidRDefault="007B6B74" w:rsidP="007B6B74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CD1D4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28C299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4C97F795" w14:textId="77777777" w:rsidR="007B6B74" w:rsidRDefault="007B6B74" w:rsidP="007B6B74">
      <w:pPr>
        <w:pStyle w:val="PL"/>
        <w:rPr>
          <w:noProof w:val="0"/>
        </w:rPr>
      </w:pPr>
    </w:p>
    <w:p w14:paraId="7D01EAD6" w14:textId="77777777" w:rsidR="007B6B74" w:rsidRDefault="007B6B74" w:rsidP="007B6B74">
      <w:pPr>
        <w:pStyle w:val="PL"/>
        <w:rPr>
          <w:noProof w:val="0"/>
        </w:rPr>
      </w:pPr>
    </w:p>
    <w:p w14:paraId="4D9B2088" w14:textId="77777777" w:rsidR="007B6B74" w:rsidRPr="007D36FE" w:rsidRDefault="007B6B74" w:rsidP="007B6B74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33BE6EF" w14:textId="77777777" w:rsidR="007B6B74" w:rsidRPr="007F2035" w:rsidRDefault="007B6B74" w:rsidP="007B6B74">
      <w:pPr>
        <w:pStyle w:val="PL"/>
        <w:rPr>
          <w:noProof w:val="0"/>
          <w:lang w:val="en-US"/>
        </w:rPr>
      </w:pPr>
    </w:p>
    <w:p w14:paraId="3C173D62" w14:textId="77777777" w:rsidR="007B6B74" w:rsidRPr="008E7E46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29ABB48" w14:textId="77777777" w:rsidR="007B6B74" w:rsidRDefault="007B6B74" w:rsidP="007B6B7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50F9B76" w14:textId="77777777" w:rsidR="007B6B74" w:rsidRDefault="007B6B74" w:rsidP="007B6B7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CBE3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2EAF7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B2EB9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A8EFA95" w14:textId="77777777" w:rsidR="007B6B74" w:rsidRPr="008E7E46" w:rsidRDefault="007B6B74" w:rsidP="007B6B74">
      <w:pPr>
        <w:pStyle w:val="PL"/>
        <w:rPr>
          <w:noProof w:val="0"/>
        </w:rPr>
      </w:pPr>
    </w:p>
    <w:p w14:paraId="7A2FEE7F" w14:textId="77777777" w:rsidR="007B6B74" w:rsidRDefault="007B6B74" w:rsidP="007B6B74">
      <w:pPr>
        <w:pStyle w:val="PL"/>
        <w:rPr>
          <w:noProof w:val="0"/>
        </w:rPr>
      </w:pPr>
    </w:p>
    <w:p w14:paraId="1BDD80ED" w14:textId="77777777" w:rsidR="007B6B74" w:rsidRDefault="007B6B74" w:rsidP="007B6B74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A7CC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F6AAF5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0AD5AF3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2B0A3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D6C3F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CCD15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2BF91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A3C6F9F" w14:textId="77777777" w:rsidR="007B6B74" w:rsidRDefault="007B6B74" w:rsidP="007B6B74">
      <w:pPr>
        <w:pStyle w:val="PL"/>
        <w:rPr>
          <w:noProof w:val="0"/>
        </w:rPr>
      </w:pPr>
    </w:p>
    <w:p w14:paraId="7B932E74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586A168B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8EFBCD1" w14:textId="77777777" w:rsidR="007B6B74" w:rsidRDefault="007B6B74" w:rsidP="007B6B74">
      <w:pPr>
        <w:pStyle w:val="PL"/>
        <w:rPr>
          <w:noProof w:val="0"/>
        </w:rPr>
      </w:pPr>
    </w:p>
    <w:p w14:paraId="202B9477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42EB5A7E" w14:textId="77777777" w:rsidR="007B6B74" w:rsidRPr="00750C70" w:rsidRDefault="007B6B74" w:rsidP="007B6B74">
      <w:pPr>
        <w:pStyle w:val="PL"/>
        <w:rPr>
          <w:noProof w:val="0"/>
        </w:rPr>
      </w:pPr>
    </w:p>
    <w:p w14:paraId="59FB75A1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EDC83DF" w14:textId="77777777" w:rsidR="007B6B74" w:rsidRPr="00750C70" w:rsidRDefault="007B6B74" w:rsidP="007B6B74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0CBBC873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B058D5D" w14:textId="77777777" w:rsidR="007B6B74" w:rsidRPr="00750C70" w:rsidRDefault="007B6B74" w:rsidP="007B6B74">
      <w:pPr>
        <w:pStyle w:val="PL"/>
        <w:rPr>
          <w:noProof w:val="0"/>
        </w:rPr>
      </w:pPr>
    </w:p>
    <w:p w14:paraId="3F0CFB5B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7013B257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EAD9D1B" w14:textId="77777777" w:rsidR="007B6B74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570E5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71038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45589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07D7A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8E31ED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C23C2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2EB72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DA35C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F16479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44C5EF0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786FEB2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89C60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222B1C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AEC30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21F666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09A721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BABE8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CF26D58" w14:textId="77777777" w:rsidR="007B6B74" w:rsidRDefault="007B6B74" w:rsidP="007B6B7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B5994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6B108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0B044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0549DC0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7D89E7EE" w14:textId="77777777" w:rsidR="007B6B74" w:rsidRDefault="007B6B74" w:rsidP="007B6B74">
      <w:pPr>
        <w:pStyle w:val="PL"/>
        <w:rPr>
          <w:noProof w:val="0"/>
        </w:rPr>
      </w:pPr>
    </w:p>
    <w:p w14:paraId="2E938B6F" w14:textId="77777777" w:rsidR="007B6B74" w:rsidRDefault="007B6B74" w:rsidP="007B6B74">
      <w:pPr>
        <w:pStyle w:val="PL"/>
        <w:rPr>
          <w:noProof w:val="0"/>
        </w:rPr>
      </w:pPr>
    </w:p>
    <w:p w14:paraId="6D58E0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59D7A7E" w14:textId="77777777" w:rsidR="007B6B74" w:rsidRDefault="007B6B74" w:rsidP="007B6B74">
      <w:pPr>
        <w:pStyle w:val="PL"/>
        <w:rPr>
          <w:noProof w:val="0"/>
        </w:rPr>
      </w:pPr>
    </w:p>
    <w:p w14:paraId="0570DA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575EA2A" w14:textId="77777777" w:rsidR="007B6B74" w:rsidRDefault="007B6B74" w:rsidP="007B6B74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7A538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885DC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B267C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980175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0C82ED" w14:textId="77777777" w:rsidR="007B6B74" w:rsidRDefault="007B6B74" w:rsidP="007B6B74">
      <w:pPr>
        <w:pStyle w:val="PL"/>
        <w:rPr>
          <w:noProof w:val="0"/>
        </w:rPr>
      </w:pPr>
    </w:p>
    <w:p w14:paraId="1507B6E3" w14:textId="77777777" w:rsidR="007B6B74" w:rsidRDefault="007B6B74" w:rsidP="007B6B74">
      <w:pPr>
        <w:pStyle w:val="PL"/>
        <w:rPr>
          <w:noProof w:val="0"/>
        </w:rPr>
      </w:pPr>
    </w:p>
    <w:p w14:paraId="63FFCE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679FDD2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AF4170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1245D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11CE8D" w14:textId="77777777" w:rsidR="007B6B74" w:rsidRDefault="007B6B74" w:rsidP="007B6B74">
      <w:pPr>
        <w:pStyle w:val="PL"/>
        <w:rPr>
          <w:noProof w:val="0"/>
        </w:rPr>
      </w:pPr>
    </w:p>
    <w:p w14:paraId="252DDE7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BCB8DF" w14:textId="77777777" w:rsidR="007B6B74" w:rsidRDefault="007B6B74" w:rsidP="007B6B74">
      <w:pPr>
        <w:pStyle w:val="PL"/>
        <w:rPr>
          <w:noProof w:val="0"/>
        </w:rPr>
      </w:pPr>
    </w:p>
    <w:p w14:paraId="420D38F3" w14:textId="77777777" w:rsidR="007B6B74" w:rsidRDefault="007B6B74" w:rsidP="007B6B74">
      <w:pPr>
        <w:pStyle w:val="PL"/>
        <w:rPr>
          <w:noProof w:val="0"/>
        </w:rPr>
      </w:pPr>
    </w:p>
    <w:p w14:paraId="104E98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3E02C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FFD6B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818AE7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35E9737B" w14:textId="77777777" w:rsidR="007B6B74" w:rsidRDefault="007B6B74" w:rsidP="007B6B74">
      <w:pPr>
        <w:pStyle w:val="PL"/>
      </w:pPr>
      <w:r>
        <w:tab/>
        <w:t>sHUTTINGDOWN (2)</w:t>
      </w:r>
    </w:p>
    <w:p w14:paraId="57FFF945" w14:textId="77777777" w:rsidR="007B6B74" w:rsidRDefault="007B6B74" w:rsidP="007B6B74">
      <w:pPr>
        <w:pStyle w:val="PL"/>
        <w:rPr>
          <w:noProof w:val="0"/>
        </w:rPr>
      </w:pPr>
    </w:p>
    <w:p w14:paraId="120A9F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C9FD18F" w14:textId="77777777" w:rsidR="007B6B74" w:rsidRDefault="007B6B74" w:rsidP="007B6B74">
      <w:pPr>
        <w:pStyle w:val="PL"/>
        <w:rPr>
          <w:noProof w:val="0"/>
        </w:rPr>
      </w:pPr>
    </w:p>
    <w:p w14:paraId="5A372CFF" w14:textId="77777777" w:rsidR="007B6B74" w:rsidRPr="00783F4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C608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5411CD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FC7E7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8C2F3D" w14:textId="77777777" w:rsidR="007B6B74" w:rsidRDefault="007B6B74" w:rsidP="007B6B74">
      <w:pPr>
        <w:pStyle w:val="PL"/>
        <w:rPr>
          <w:noProof w:val="0"/>
        </w:rPr>
      </w:pPr>
    </w:p>
    <w:p w14:paraId="2EFCFD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A9F3FE9" w14:textId="77777777" w:rsidR="007B6B74" w:rsidRDefault="007B6B74" w:rsidP="007B6B74">
      <w:pPr>
        <w:pStyle w:val="PL"/>
        <w:rPr>
          <w:noProof w:val="0"/>
        </w:rPr>
      </w:pPr>
    </w:p>
    <w:p w14:paraId="0A6397FA" w14:textId="77777777" w:rsidR="007B6B74" w:rsidRDefault="007B6B74" w:rsidP="007B6B74">
      <w:pPr>
        <w:pStyle w:val="PL"/>
        <w:rPr>
          <w:noProof w:val="0"/>
        </w:rPr>
      </w:pPr>
    </w:p>
    <w:p w14:paraId="29CA0C7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4DF9D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577870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584C98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234F9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547C36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D1F5BA5" w14:textId="77777777" w:rsidR="007B6B74" w:rsidRDefault="007B6B74" w:rsidP="007B6B74">
      <w:pPr>
        <w:pStyle w:val="PL"/>
        <w:rPr>
          <w:noProof w:val="0"/>
        </w:rPr>
      </w:pPr>
    </w:p>
    <w:p w14:paraId="170BA91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3562197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F77C2B9" w14:textId="77777777" w:rsidR="007B6B74" w:rsidRDefault="007B6B74" w:rsidP="007B6B74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0075FA8B" w14:textId="77777777" w:rsidR="007B6B74" w:rsidRDefault="007B6B74" w:rsidP="007B6B74">
      <w:pPr>
        <w:pStyle w:val="PL"/>
      </w:pPr>
    </w:p>
    <w:p w14:paraId="491956F9" w14:textId="77777777" w:rsidR="007B6B74" w:rsidRPr="008E7E46" w:rsidRDefault="007B6B74" w:rsidP="007B6B7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C2A7C4D" w14:textId="77777777" w:rsidR="007B6B74" w:rsidRDefault="007B6B74" w:rsidP="007B6B74">
      <w:pPr>
        <w:pStyle w:val="PL"/>
      </w:pPr>
    </w:p>
    <w:p w14:paraId="34EF8637" w14:textId="77777777" w:rsidR="007B6B74" w:rsidRDefault="007B6B74" w:rsidP="007B6B74">
      <w:pPr>
        <w:pStyle w:val="PL"/>
      </w:pPr>
      <w:r>
        <w:t>APIResultCode</w:t>
      </w:r>
      <w:r>
        <w:tab/>
        <w:t>::= INTEGER</w:t>
      </w:r>
    </w:p>
    <w:p w14:paraId="63FCC9B7" w14:textId="77777777" w:rsidR="007B6B74" w:rsidRDefault="007B6B74" w:rsidP="007B6B74">
      <w:pPr>
        <w:pStyle w:val="PL"/>
      </w:pPr>
      <w:r>
        <w:t>--</w:t>
      </w:r>
    </w:p>
    <w:p w14:paraId="73D3543C" w14:textId="77777777" w:rsidR="007B6B74" w:rsidRDefault="007B6B74" w:rsidP="007B6B74">
      <w:pPr>
        <w:pStyle w:val="PL"/>
      </w:pPr>
      <w:r>
        <w:t>-- See specific API for more information</w:t>
      </w:r>
    </w:p>
    <w:p w14:paraId="0D536B13" w14:textId="77777777" w:rsidR="007B6B74" w:rsidRDefault="007B6B74" w:rsidP="007B6B74">
      <w:pPr>
        <w:pStyle w:val="PL"/>
      </w:pPr>
      <w:r>
        <w:t>--</w:t>
      </w:r>
    </w:p>
    <w:p w14:paraId="543F735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37EC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96D51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1DA51F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F882D27" w14:textId="77777777" w:rsidR="007B6B74" w:rsidRDefault="007B6B74" w:rsidP="007B6B74">
      <w:pPr>
        <w:pStyle w:val="PL"/>
        <w:rPr>
          <w:noProof w:val="0"/>
        </w:rPr>
      </w:pPr>
    </w:p>
    <w:p w14:paraId="06390DB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5CF98BE" w14:textId="77777777" w:rsidR="007B6B74" w:rsidRDefault="007B6B74" w:rsidP="007B6B74">
      <w:pPr>
        <w:pStyle w:val="PL"/>
        <w:rPr>
          <w:noProof w:val="0"/>
        </w:rPr>
      </w:pPr>
    </w:p>
    <w:p w14:paraId="18238F83" w14:textId="77777777" w:rsidR="007B6B74" w:rsidRDefault="007B6B74" w:rsidP="007B6B74">
      <w:pPr>
        <w:pStyle w:val="PL"/>
        <w:rPr>
          <w:noProof w:val="0"/>
        </w:rPr>
      </w:pPr>
    </w:p>
    <w:p w14:paraId="274549F1" w14:textId="77777777" w:rsidR="007B6B74" w:rsidRPr="00783F4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3262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FFE06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4BC10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3803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7F6B1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4E00A5C4" w14:textId="77777777" w:rsidR="007B6B74" w:rsidRDefault="007B6B74" w:rsidP="007B6B74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9E43908" w14:textId="77777777" w:rsidR="007B6B74" w:rsidRDefault="007B6B74" w:rsidP="007B6B74">
      <w:pPr>
        <w:pStyle w:val="PL"/>
        <w:rPr>
          <w:noProof w:val="0"/>
        </w:rPr>
      </w:pPr>
    </w:p>
    <w:p w14:paraId="136C9FC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93B68A5" w14:textId="77777777" w:rsidR="007B6B74" w:rsidRDefault="007B6B74" w:rsidP="007B6B74">
      <w:pPr>
        <w:pStyle w:val="PL"/>
        <w:rPr>
          <w:noProof w:val="0"/>
        </w:rPr>
      </w:pPr>
    </w:p>
    <w:p w14:paraId="072A4E5F" w14:textId="77777777" w:rsidR="007B6B74" w:rsidRDefault="007B6B74" w:rsidP="007B6B74">
      <w:pPr>
        <w:pStyle w:val="PL"/>
      </w:pPr>
    </w:p>
    <w:p w14:paraId="7D0D50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D53A7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3132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F65DD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5EF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2F93B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E792EC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A035A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DB22B1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72D1E5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8F13CE1" w14:textId="77777777" w:rsidR="007B6B74" w:rsidRDefault="007B6B74" w:rsidP="007B6B74">
      <w:pPr>
        <w:pStyle w:val="PL"/>
      </w:pPr>
      <w:r>
        <w:rPr>
          <w:noProof w:val="0"/>
        </w:rPr>
        <w:t>}</w:t>
      </w:r>
    </w:p>
    <w:p w14:paraId="39B95EB4" w14:textId="77777777" w:rsidR="007B6B74" w:rsidRDefault="007B6B74" w:rsidP="007B6B74">
      <w:pPr>
        <w:pStyle w:val="PL"/>
        <w:rPr>
          <w:noProof w:val="0"/>
        </w:rPr>
      </w:pPr>
    </w:p>
    <w:p w14:paraId="1772E6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017E70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A5C62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3CDF10" w14:textId="77777777" w:rsidR="007B6B74" w:rsidRDefault="007B6B74" w:rsidP="007B6B74">
      <w:pPr>
        <w:pStyle w:val="PL"/>
        <w:rPr>
          <w:noProof w:val="0"/>
        </w:rPr>
      </w:pPr>
    </w:p>
    <w:p w14:paraId="5B4632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F10AE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F0A865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478F5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6DE113" w14:textId="77777777" w:rsidR="007B6B74" w:rsidRDefault="007B6B74" w:rsidP="007B6B74">
      <w:pPr>
        <w:pStyle w:val="PL"/>
        <w:rPr>
          <w:noProof w:val="0"/>
        </w:rPr>
      </w:pPr>
    </w:p>
    <w:p w14:paraId="25605F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41997F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58AAA0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E7EDE" w14:textId="77777777" w:rsidR="007B6B74" w:rsidRDefault="007B6B74" w:rsidP="007B6B74">
      <w:pPr>
        <w:pStyle w:val="PL"/>
      </w:pPr>
    </w:p>
    <w:p w14:paraId="06B5DA3A" w14:textId="77777777" w:rsidR="007B6B74" w:rsidRDefault="007B6B74" w:rsidP="007B6B74">
      <w:pPr>
        <w:pStyle w:val="PL"/>
        <w:rPr>
          <w:noProof w:val="0"/>
        </w:rPr>
      </w:pPr>
    </w:p>
    <w:p w14:paraId="098192CE" w14:textId="77777777" w:rsidR="007B6B74" w:rsidRPr="00B179D2" w:rsidRDefault="007B6B74" w:rsidP="007B6B7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4AE990FF" w14:textId="77777777" w:rsidR="007B6B74" w:rsidRDefault="007B6B74" w:rsidP="007B6B7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D6C6E42" w14:textId="77777777" w:rsidR="007B6B74" w:rsidRDefault="007B6B74" w:rsidP="007B6B74">
      <w:pPr>
        <w:pStyle w:val="PL"/>
      </w:pPr>
    </w:p>
    <w:p w14:paraId="43CEE232" w14:textId="77777777" w:rsidR="007B6B74" w:rsidRDefault="007B6B74" w:rsidP="007B6B7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C87A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017D3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07C8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9554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1E63340" w14:textId="77777777" w:rsidR="007B6B74" w:rsidRDefault="007B6B74" w:rsidP="007B6B74">
      <w:pPr>
        <w:pStyle w:val="PL"/>
        <w:rPr>
          <w:noProof w:val="0"/>
        </w:rPr>
      </w:pPr>
    </w:p>
    <w:p w14:paraId="6748ED39" w14:textId="77777777" w:rsidR="007B6B74" w:rsidRDefault="007B6B74" w:rsidP="007B6B74">
      <w:pPr>
        <w:pStyle w:val="PL"/>
        <w:rPr>
          <w:noProof w:val="0"/>
        </w:rPr>
      </w:pPr>
    </w:p>
    <w:p w14:paraId="73C18EC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8F57C9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0D279E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E1DF9" w14:textId="77777777" w:rsidR="007B6B74" w:rsidRDefault="007B6B74" w:rsidP="007B6B74">
      <w:pPr>
        <w:pStyle w:val="PL"/>
        <w:rPr>
          <w:noProof w:val="0"/>
        </w:rPr>
      </w:pPr>
    </w:p>
    <w:p w14:paraId="06D0A0D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CB81C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E1AAE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0A30A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9CB4EF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7A1776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86DA4AB" w14:textId="77777777" w:rsidR="007B6B74" w:rsidRDefault="007B6B74" w:rsidP="007B6B74">
      <w:pPr>
        <w:pStyle w:val="PL"/>
        <w:rPr>
          <w:noProof w:val="0"/>
        </w:rPr>
      </w:pPr>
    </w:p>
    <w:p w14:paraId="01532B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EBAD4F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08883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367D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67A9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4D978F5" w14:textId="77777777" w:rsidR="007B6B74" w:rsidRDefault="007B6B74" w:rsidP="007B6B74">
      <w:pPr>
        <w:pStyle w:val="PL"/>
        <w:rPr>
          <w:noProof w:val="0"/>
        </w:rPr>
      </w:pPr>
    </w:p>
    <w:p w14:paraId="7602018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009C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06EEDF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AAB2D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3F34C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7BF7F4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834B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FFE912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413045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89A7DE2" w14:textId="77777777" w:rsidR="007B6B74" w:rsidRDefault="007B6B74" w:rsidP="007B6B74">
      <w:pPr>
        <w:pStyle w:val="PL"/>
        <w:rPr>
          <w:noProof w:val="0"/>
        </w:rPr>
      </w:pPr>
    </w:p>
    <w:p w14:paraId="39DC1FBE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CBA914B" w14:textId="77777777" w:rsidR="007B6B74" w:rsidRPr="00750C70" w:rsidRDefault="007B6B74" w:rsidP="007B6B74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2C64B8D9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F142510" w14:textId="77777777" w:rsidR="007B6B74" w:rsidRPr="00750C70" w:rsidRDefault="007B6B74" w:rsidP="007B6B74">
      <w:pPr>
        <w:pStyle w:val="PL"/>
        <w:rPr>
          <w:noProof w:val="0"/>
        </w:rPr>
      </w:pPr>
    </w:p>
    <w:p w14:paraId="32DEB48D" w14:textId="77777777" w:rsidR="007B6B74" w:rsidRPr="00750C70" w:rsidRDefault="007B6B74" w:rsidP="007B6B74">
      <w:pPr>
        <w:pStyle w:val="PL"/>
      </w:pPr>
      <w:r w:rsidRPr="00750C70">
        <w:t>Ecgi</w:t>
      </w:r>
      <w:r w:rsidRPr="00750C70">
        <w:tab/>
        <w:t>::= SEQUENCE</w:t>
      </w:r>
    </w:p>
    <w:p w14:paraId="24C1419E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4FF0D50" w14:textId="77777777" w:rsidR="007B6B74" w:rsidRPr="00750C70" w:rsidRDefault="007B6B74" w:rsidP="007B6B74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67AE7167" w14:textId="77777777" w:rsidR="007B6B74" w:rsidRDefault="007B6B74" w:rsidP="007B6B74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A4177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2C87BA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E14009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67541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1272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D046F1" w14:textId="77777777" w:rsidR="007B6B74" w:rsidRDefault="007B6B74" w:rsidP="007B6B74">
      <w:pPr>
        <w:pStyle w:val="PL"/>
        <w:rPr>
          <w:noProof w:val="0"/>
        </w:rPr>
      </w:pPr>
    </w:p>
    <w:p w14:paraId="563E58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0DBD4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6AA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A14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BC14CC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1AA94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0568A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8DE5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8B6D134" w14:textId="77777777" w:rsidR="007B6B74" w:rsidRDefault="007B6B74" w:rsidP="007B6B74">
      <w:pPr>
        <w:pStyle w:val="PL"/>
        <w:rPr>
          <w:noProof w:val="0"/>
        </w:rPr>
      </w:pPr>
    </w:p>
    <w:p w14:paraId="488493E7" w14:textId="77777777" w:rsidR="007B6B74" w:rsidRDefault="007B6B74" w:rsidP="007B6B74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12AE0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0106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364422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9EB12" w14:textId="77777777" w:rsidR="007B6B74" w:rsidRDefault="007B6B74" w:rsidP="007B6B74">
      <w:pPr>
        <w:pStyle w:val="PL"/>
        <w:rPr>
          <w:noProof w:val="0"/>
        </w:rPr>
      </w:pPr>
    </w:p>
    <w:p w14:paraId="16CBC76A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2ADF7FD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70F6D85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75E93B2A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0F8FAEC6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1630A6CB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37B6A73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10AF9A2B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BBA15AC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6CDE4E35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76B4895" w14:textId="77777777" w:rsidR="007B6B74" w:rsidRPr="00750C70" w:rsidRDefault="007B6B74" w:rsidP="007B6B74">
      <w:pPr>
        <w:pStyle w:val="PL"/>
        <w:rPr>
          <w:noProof w:val="0"/>
          <w:lang w:val="fr-FR"/>
        </w:rPr>
      </w:pPr>
    </w:p>
    <w:p w14:paraId="59CC436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C41FCD8" w14:textId="77777777" w:rsidR="007B6B74" w:rsidRDefault="007B6B74" w:rsidP="007B6B74">
      <w:pPr>
        <w:pStyle w:val="PL"/>
        <w:rPr>
          <w:noProof w:val="0"/>
        </w:rPr>
      </w:pPr>
    </w:p>
    <w:p w14:paraId="5A8D8FB5" w14:textId="77777777" w:rsidR="007B6B74" w:rsidRDefault="007B6B74" w:rsidP="007B6B74">
      <w:pPr>
        <w:pStyle w:val="PL"/>
        <w:rPr>
          <w:noProof w:val="0"/>
        </w:rPr>
      </w:pPr>
    </w:p>
    <w:p w14:paraId="03CEF729" w14:textId="77777777" w:rsidR="007B6B74" w:rsidRDefault="007B6B74" w:rsidP="007B6B74">
      <w:pPr>
        <w:pStyle w:val="PL"/>
        <w:rPr>
          <w:noProof w:val="0"/>
        </w:rPr>
      </w:pPr>
    </w:p>
    <w:p w14:paraId="35ECA2A8" w14:textId="77777777" w:rsidR="007B6B74" w:rsidRDefault="007B6B74" w:rsidP="007B6B74">
      <w:pPr>
        <w:pStyle w:val="PL"/>
        <w:rPr>
          <w:noProof w:val="0"/>
        </w:rPr>
      </w:pPr>
    </w:p>
    <w:p w14:paraId="5228DACD" w14:textId="77777777" w:rsidR="007B6B74" w:rsidRDefault="007B6B74" w:rsidP="007B6B74">
      <w:pPr>
        <w:pStyle w:val="PL"/>
        <w:rPr>
          <w:noProof w:val="0"/>
        </w:rPr>
      </w:pPr>
    </w:p>
    <w:p w14:paraId="045EC7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430B3D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14F7789" w14:textId="77777777" w:rsidR="007B6B74" w:rsidRDefault="007B6B74" w:rsidP="007B6B74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0A978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08EBC09" w14:textId="77777777" w:rsidR="007B6B74" w:rsidRPr="00721B72" w:rsidRDefault="007B6B74" w:rsidP="007B6B74">
      <w:pPr>
        <w:pStyle w:val="PL"/>
        <w:rPr>
          <w:noProof w:val="0"/>
        </w:rPr>
      </w:pPr>
    </w:p>
    <w:p w14:paraId="7ED06182" w14:textId="77777777" w:rsidR="007B6B74" w:rsidRDefault="007B6B74" w:rsidP="007B6B74">
      <w:pPr>
        <w:pStyle w:val="PL"/>
        <w:rPr>
          <w:noProof w:val="0"/>
        </w:rPr>
      </w:pPr>
    </w:p>
    <w:p w14:paraId="1B39C56E" w14:textId="77777777" w:rsidR="007B6B74" w:rsidRDefault="007B6B74" w:rsidP="007B6B74">
      <w:pPr>
        <w:pStyle w:val="PL"/>
        <w:rPr>
          <w:noProof w:val="0"/>
        </w:rPr>
      </w:pPr>
    </w:p>
    <w:p w14:paraId="1257C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A94CE9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5F859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8C12DF" w14:textId="77777777" w:rsidR="007B6B74" w:rsidRDefault="007B6B74" w:rsidP="007B6B74">
      <w:pPr>
        <w:pStyle w:val="PL"/>
        <w:rPr>
          <w:noProof w:val="0"/>
        </w:rPr>
      </w:pPr>
    </w:p>
    <w:p w14:paraId="5FBCF882" w14:textId="77777777" w:rsidR="007B6B74" w:rsidRDefault="007B6B74" w:rsidP="007B6B7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6F968B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60C3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42A30A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98B5DA" w14:textId="77777777" w:rsidR="007B6B74" w:rsidRDefault="007B6B74" w:rsidP="007B6B74">
      <w:pPr>
        <w:pStyle w:val="PL"/>
        <w:rPr>
          <w:noProof w:val="0"/>
        </w:rPr>
      </w:pPr>
    </w:p>
    <w:p w14:paraId="3A8567D4" w14:textId="77777777" w:rsidR="007B6B74" w:rsidRDefault="007B6B74" w:rsidP="007B6B74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AECFE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F0BB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E5AED3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B8676" w14:textId="77777777" w:rsidR="007B6B74" w:rsidRPr="00E44057" w:rsidRDefault="007B6B74" w:rsidP="007B6B74">
      <w:pPr>
        <w:pStyle w:val="PL"/>
        <w:rPr>
          <w:noProof w:val="0"/>
          <w:snapToGrid w:val="0"/>
        </w:rPr>
      </w:pPr>
    </w:p>
    <w:p w14:paraId="59724624" w14:textId="77777777" w:rsidR="007B6B74" w:rsidRDefault="007B6B74" w:rsidP="007B6B74">
      <w:pPr>
        <w:pStyle w:val="PL"/>
        <w:rPr>
          <w:noProof w:val="0"/>
        </w:rPr>
      </w:pPr>
    </w:p>
    <w:p w14:paraId="0FF9B4CA" w14:textId="77777777" w:rsidR="007B6B74" w:rsidRDefault="007B6B74" w:rsidP="007B6B74">
      <w:pPr>
        <w:pStyle w:val="PL"/>
        <w:rPr>
          <w:noProof w:val="0"/>
        </w:rPr>
      </w:pPr>
    </w:p>
    <w:p w14:paraId="799957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ABD3EE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92319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9B1D09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3B5E385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3E64BE5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4FA5D38" w14:textId="77777777" w:rsidR="007B6B74" w:rsidRPr="00945342" w:rsidRDefault="007B6B74" w:rsidP="007B6B7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3D6FCB2" w14:textId="77777777" w:rsidR="007B6B74" w:rsidRPr="00945342" w:rsidRDefault="007B6B74" w:rsidP="007B6B7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9A8F9DA" w14:textId="77777777" w:rsidR="007B6B74" w:rsidRPr="00945342" w:rsidRDefault="007B6B74" w:rsidP="007B6B7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285FB15" w14:textId="77777777" w:rsidR="007B6B74" w:rsidRPr="00767945" w:rsidRDefault="007B6B74" w:rsidP="007B6B7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8FE3B22" w14:textId="77777777" w:rsidR="007B6B74" w:rsidRPr="00527A24" w:rsidRDefault="007B6B74" w:rsidP="007B6B7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C2F4D69" w14:textId="77777777" w:rsidR="007B6B74" w:rsidRPr="00527A24" w:rsidRDefault="007B6B74" w:rsidP="007B6B7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DB9889C" w14:textId="77777777" w:rsidR="007B6B74" w:rsidRPr="00527A24" w:rsidRDefault="007B6B74" w:rsidP="007B6B7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1BAD636" w14:textId="77777777" w:rsidR="007B6B74" w:rsidRDefault="007B6B74" w:rsidP="007B6B7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7B8B4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E225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5B855F6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BC67D75" w14:textId="77777777" w:rsidR="007B6B74" w:rsidRDefault="007B6B74" w:rsidP="007B6B7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8C7C91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37A8486" w14:textId="77777777" w:rsidR="007B6B74" w:rsidRDefault="007B6B74" w:rsidP="007B6B74">
      <w:pPr>
        <w:pStyle w:val="PL"/>
        <w:rPr>
          <w:noProof w:val="0"/>
          <w:snapToGrid w:val="0"/>
        </w:rPr>
      </w:pPr>
    </w:p>
    <w:p w14:paraId="2E3AC440" w14:textId="77777777" w:rsidR="007B6B74" w:rsidRDefault="007B6B74" w:rsidP="007B6B74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F878E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687C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97BFE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6DF35" w14:textId="77777777" w:rsidR="007B6B74" w:rsidRPr="00721B72" w:rsidRDefault="007B6B74" w:rsidP="007B6B74">
      <w:pPr>
        <w:pStyle w:val="PL"/>
        <w:rPr>
          <w:noProof w:val="0"/>
          <w:snapToGrid w:val="0"/>
        </w:rPr>
      </w:pPr>
    </w:p>
    <w:p w14:paraId="623DC001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75FBD8B3" w14:textId="77777777" w:rsidR="007B6B74" w:rsidRDefault="007B6B74" w:rsidP="007B6B7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9B55246" w14:textId="77777777" w:rsidR="007B6B74" w:rsidRPr="009F5A10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C221C07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399EECA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236AA8B5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DD6DBC1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6B95733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F53226F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5CCD2C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5A37EA73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2E2A12F9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F26A217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2518B6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231B51E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FDFFD0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264BA615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3F2F2D19" w14:textId="77777777" w:rsidR="007B6B74" w:rsidRDefault="007B6B74" w:rsidP="007B6B74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0FE1FE23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DF4753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FC02759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9B26643" w14:textId="77777777" w:rsidR="007B6B74" w:rsidRDefault="007B6B74" w:rsidP="007B6B74">
      <w:pPr>
        <w:pStyle w:val="PL"/>
        <w:rPr>
          <w:noProof w:val="0"/>
          <w:lang w:eastAsia="zh-CN"/>
        </w:rPr>
      </w:pPr>
    </w:p>
    <w:p w14:paraId="0C09E598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2B9B61B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98C2B5C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1684482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8191222" w14:textId="77777777" w:rsidR="007B6B74" w:rsidRDefault="007B6B74" w:rsidP="007B6B74">
      <w:pPr>
        <w:pStyle w:val="PL"/>
        <w:rPr>
          <w:lang w:eastAsia="zh-CN"/>
        </w:rPr>
      </w:pPr>
    </w:p>
    <w:p w14:paraId="04D97334" w14:textId="77777777" w:rsidR="007B6B74" w:rsidRDefault="007B6B74" w:rsidP="007B6B74">
      <w:pPr>
        <w:pStyle w:val="PL"/>
        <w:rPr>
          <w:lang w:eastAsia="zh-CN"/>
        </w:rPr>
      </w:pPr>
    </w:p>
    <w:p w14:paraId="252544FE" w14:textId="77777777" w:rsidR="007B6B74" w:rsidRPr="00452B63" w:rsidRDefault="007B6B74" w:rsidP="007B6B7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21D49978" w14:textId="77777777" w:rsidR="007B6B74" w:rsidRPr="009F5A10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4105839" w14:textId="77777777" w:rsidR="007B6B74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215756C" w14:textId="77777777" w:rsidR="007B6B74" w:rsidRPr="009F5A10" w:rsidRDefault="007B6B74" w:rsidP="007B6B7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C468DAB" w14:textId="77777777" w:rsidR="007B6B74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9B5C65E" w14:textId="77777777" w:rsidR="007B6B74" w:rsidRDefault="007B6B74" w:rsidP="007B6B7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0D87D7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2F6A8F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60DE2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DBEE88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FEAAA41" w14:textId="77777777" w:rsidR="007B6B74" w:rsidRDefault="007B6B74" w:rsidP="007B6B74">
      <w:pPr>
        <w:pStyle w:val="PL"/>
        <w:rPr>
          <w:noProof w:val="0"/>
        </w:rPr>
      </w:pPr>
    </w:p>
    <w:p w14:paraId="089250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01A18D9" w14:textId="77777777" w:rsidR="007B6B74" w:rsidRDefault="007B6B74" w:rsidP="007B6B7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4382283" w14:textId="77777777" w:rsidR="007B6B74" w:rsidRDefault="007B6B74" w:rsidP="007B6B74">
      <w:pPr>
        <w:pStyle w:val="PL"/>
        <w:rPr>
          <w:noProof w:val="0"/>
          <w:snapToGrid w:val="0"/>
        </w:rPr>
      </w:pPr>
    </w:p>
    <w:p w14:paraId="6890C1CC" w14:textId="77777777" w:rsidR="007B6B74" w:rsidRDefault="007B6B74" w:rsidP="007B6B7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6790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41FF6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94F41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09564D4" w14:textId="77777777" w:rsidR="007B6B74" w:rsidRDefault="007B6B74" w:rsidP="007B6B74">
      <w:pPr>
        <w:pStyle w:val="PL"/>
        <w:rPr>
          <w:noProof w:val="0"/>
        </w:rPr>
      </w:pPr>
    </w:p>
    <w:p w14:paraId="6E49DA5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24A9786" w14:textId="77777777" w:rsidR="007B6B74" w:rsidRDefault="007B6B74" w:rsidP="007B6B74">
      <w:pPr>
        <w:pStyle w:val="PL"/>
        <w:rPr>
          <w:noProof w:val="0"/>
        </w:rPr>
      </w:pPr>
    </w:p>
    <w:p w14:paraId="22A3A7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37F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H</w:t>
      </w:r>
    </w:p>
    <w:p w14:paraId="331D00B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B1779E" w14:textId="77777777" w:rsidR="007B6B74" w:rsidRDefault="007B6B74" w:rsidP="007B6B74">
      <w:pPr>
        <w:pStyle w:val="PL"/>
        <w:rPr>
          <w:noProof w:val="0"/>
        </w:rPr>
      </w:pPr>
    </w:p>
    <w:p w14:paraId="0546F4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E1979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24FD0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B0346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7B23F5C" w14:textId="77777777" w:rsidR="007B6B74" w:rsidRDefault="007B6B74" w:rsidP="007B6B74">
      <w:pPr>
        <w:pStyle w:val="PL"/>
        <w:rPr>
          <w:noProof w:val="0"/>
        </w:rPr>
      </w:pPr>
    </w:p>
    <w:p w14:paraId="6C3582E3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EB2FD4" w14:textId="77777777" w:rsidR="007B6B74" w:rsidRPr="00802878" w:rsidRDefault="007B6B74" w:rsidP="007B6B7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6896D1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EEF9A7" w14:textId="77777777" w:rsidR="007B6B74" w:rsidRDefault="007B6B74" w:rsidP="007B6B74">
      <w:pPr>
        <w:pStyle w:val="PL"/>
        <w:rPr>
          <w:noProof w:val="0"/>
        </w:rPr>
      </w:pPr>
    </w:p>
    <w:p w14:paraId="76EC6EAE" w14:textId="77777777" w:rsidR="007B6B74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675F02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42F08527" w14:textId="77777777" w:rsidR="007B6B74" w:rsidRPr="00802878" w:rsidRDefault="007B6B74" w:rsidP="007B6B7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0310508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9AD1E9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5738E7E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D2E501E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4C4484B" w14:textId="77777777" w:rsidR="007B6B74" w:rsidRPr="00802878" w:rsidRDefault="007B6B74" w:rsidP="007B6B7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9164454" w14:textId="77777777" w:rsidR="007B6B74" w:rsidRDefault="007B6B74" w:rsidP="007B6B74">
      <w:pPr>
        <w:pStyle w:val="PL"/>
        <w:rPr>
          <w:noProof w:val="0"/>
        </w:rPr>
      </w:pPr>
    </w:p>
    <w:p w14:paraId="464837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8A477E" w14:textId="77777777" w:rsidR="007B6B74" w:rsidRPr="009F5A10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2E595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9A8D7E" w14:textId="77777777" w:rsidR="007B6B74" w:rsidRDefault="007B6B74" w:rsidP="007B6B74">
      <w:pPr>
        <w:pStyle w:val="PL"/>
        <w:rPr>
          <w:noProof w:val="0"/>
        </w:rPr>
      </w:pPr>
    </w:p>
    <w:p w14:paraId="7032CF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85B9C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D846C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7C52B6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428597" w14:textId="77777777" w:rsidR="007B6B74" w:rsidRDefault="007B6B74" w:rsidP="007B6B74">
      <w:pPr>
        <w:pStyle w:val="PL"/>
        <w:rPr>
          <w:noProof w:val="0"/>
        </w:rPr>
      </w:pPr>
    </w:p>
    <w:p w14:paraId="6F0BB39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EF4A6FB" w14:textId="77777777" w:rsidR="007B6B74" w:rsidRDefault="007B6B74" w:rsidP="007B6B74">
      <w:pPr>
        <w:pStyle w:val="PL"/>
        <w:rPr>
          <w:noProof w:val="0"/>
        </w:rPr>
      </w:pPr>
    </w:p>
    <w:p w14:paraId="7AB6B4D6" w14:textId="77777777" w:rsidR="007B6B74" w:rsidRPr="00452B63" w:rsidRDefault="007B6B74" w:rsidP="007B6B7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E4464C9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30DB545A" w14:textId="77777777" w:rsidR="007B6B74" w:rsidRDefault="007B6B74" w:rsidP="007B6B74">
      <w:pPr>
        <w:pStyle w:val="PL"/>
        <w:rPr>
          <w:lang w:eastAsia="zh-CN"/>
        </w:rPr>
      </w:pPr>
    </w:p>
    <w:p w14:paraId="693FD8A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67AEAC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1A4F02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EB334" w14:textId="77777777" w:rsidR="007B6B74" w:rsidRDefault="007B6B74" w:rsidP="007B6B74">
      <w:pPr>
        <w:pStyle w:val="PL"/>
        <w:rPr>
          <w:lang w:eastAsia="zh-CN" w:bidi="ar-IQ"/>
        </w:rPr>
      </w:pPr>
    </w:p>
    <w:p w14:paraId="064DCF53" w14:textId="77777777" w:rsidR="007B6B74" w:rsidRDefault="007B6B74" w:rsidP="007B6B74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17595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4CAAB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2252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5C3BBC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07EC5B" w14:textId="77777777" w:rsidR="007B6B74" w:rsidRDefault="007B6B74" w:rsidP="007B6B74">
      <w:pPr>
        <w:pStyle w:val="PL"/>
        <w:rPr>
          <w:noProof w:val="0"/>
        </w:rPr>
      </w:pPr>
    </w:p>
    <w:p w14:paraId="18032CD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CDBD60C" w14:textId="77777777" w:rsidR="007B6B74" w:rsidRDefault="007B6B74" w:rsidP="007B6B74">
      <w:pPr>
        <w:pStyle w:val="PL"/>
        <w:rPr>
          <w:lang w:eastAsia="zh-CN" w:bidi="ar-IQ"/>
        </w:rPr>
      </w:pPr>
    </w:p>
    <w:p w14:paraId="28AF6F11" w14:textId="77777777" w:rsidR="007B6B74" w:rsidRDefault="007B6B74" w:rsidP="007B6B74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4497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B72DA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024762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11D55DA9" w14:textId="77777777" w:rsidR="007B6B74" w:rsidRDefault="007B6B74" w:rsidP="007B6B74">
      <w:pPr>
        <w:pStyle w:val="PL"/>
        <w:rPr>
          <w:noProof w:val="0"/>
        </w:rPr>
      </w:pPr>
    </w:p>
    <w:p w14:paraId="4176C5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47C304A" w14:textId="77777777" w:rsidR="007B6B74" w:rsidRDefault="007B6B74" w:rsidP="007B6B74">
      <w:pPr>
        <w:pStyle w:val="PL"/>
        <w:rPr>
          <w:noProof w:val="0"/>
        </w:rPr>
      </w:pPr>
    </w:p>
    <w:p w14:paraId="2B55429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0E8DEDF" w14:textId="77777777" w:rsidR="007B6B74" w:rsidRPr="002C5DEF" w:rsidRDefault="007B6B74" w:rsidP="007B6B74">
      <w:pPr>
        <w:pStyle w:val="PL"/>
        <w:rPr>
          <w:noProof w:val="0"/>
          <w:lang w:val="en-US"/>
        </w:rPr>
      </w:pPr>
    </w:p>
    <w:p w14:paraId="00BACB16" w14:textId="77777777" w:rsidR="007B6B74" w:rsidRPr="00452B63" w:rsidRDefault="007B6B74" w:rsidP="007B6B74">
      <w:pPr>
        <w:pStyle w:val="PL"/>
        <w:rPr>
          <w:noProof w:val="0"/>
        </w:rPr>
      </w:pPr>
    </w:p>
    <w:p w14:paraId="190DB5B5" w14:textId="77777777" w:rsidR="007B6B74" w:rsidRPr="00783F4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008D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6507108" w14:textId="77777777" w:rsidR="007B6B74" w:rsidRPr="0009176B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70D122D" w14:textId="77777777" w:rsidR="007B6B74" w:rsidRPr="0009176B" w:rsidRDefault="007B6B74" w:rsidP="007B6B74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F331E" w14:textId="77777777" w:rsidR="007B6B74" w:rsidRPr="0009176B" w:rsidRDefault="007B6B74" w:rsidP="007B6B74">
      <w:pPr>
        <w:pStyle w:val="PL"/>
        <w:rPr>
          <w:noProof w:val="0"/>
          <w:lang w:val="en-US"/>
        </w:rPr>
      </w:pPr>
    </w:p>
    <w:p w14:paraId="39D8FFE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4DD4FDA" w14:textId="77777777" w:rsidR="007B6B74" w:rsidRDefault="007B6B74" w:rsidP="007B6B74">
      <w:pPr>
        <w:pStyle w:val="PL"/>
        <w:rPr>
          <w:noProof w:val="0"/>
        </w:rPr>
      </w:pPr>
    </w:p>
    <w:p w14:paraId="494D345D" w14:textId="77777777" w:rsidR="007B6B74" w:rsidRDefault="007B6B74" w:rsidP="007B6B74">
      <w:pPr>
        <w:pStyle w:val="PL"/>
        <w:rPr>
          <w:noProof w:val="0"/>
        </w:rPr>
      </w:pPr>
    </w:p>
    <w:p w14:paraId="31DEA948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10EC4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24601D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22C173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28AA2EB" w14:textId="77777777" w:rsidR="007B6B74" w:rsidRDefault="007B6B74" w:rsidP="007B6B74">
      <w:pPr>
        <w:pStyle w:val="PL"/>
        <w:rPr>
          <w:noProof w:val="0"/>
        </w:rPr>
      </w:pPr>
    </w:p>
    <w:p w14:paraId="4B9909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91073E9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173B9DFE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6528E5C6" w14:textId="77777777" w:rsidR="007B6B74" w:rsidRDefault="007B6B74" w:rsidP="007B6B74">
      <w:pPr>
        <w:pStyle w:val="PL"/>
        <w:rPr>
          <w:noProof w:val="0"/>
        </w:rPr>
      </w:pPr>
    </w:p>
    <w:p w14:paraId="6D03C839" w14:textId="77777777" w:rsidR="007B6B74" w:rsidRPr="0009176B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2537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FBFDF2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E094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B03765" w14:textId="77777777" w:rsidR="007B6B74" w:rsidRDefault="007B6B74" w:rsidP="007B6B74">
      <w:pPr>
        <w:pStyle w:val="PL"/>
        <w:rPr>
          <w:noProof w:val="0"/>
        </w:rPr>
      </w:pPr>
    </w:p>
    <w:p w14:paraId="2B4A0AC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28CACD7" w14:textId="77777777" w:rsidR="007B6B74" w:rsidRDefault="007B6B74" w:rsidP="007B6B74">
      <w:pPr>
        <w:pStyle w:val="PL"/>
        <w:rPr>
          <w:noProof w:val="0"/>
        </w:rPr>
      </w:pPr>
    </w:p>
    <w:p w14:paraId="79CF9C8D" w14:textId="77777777" w:rsidR="007B6B74" w:rsidRDefault="007B6B74" w:rsidP="007B6B74">
      <w:pPr>
        <w:pStyle w:val="PL"/>
        <w:rPr>
          <w:noProof w:val="0"/>
        </w:rPr>
      </w:pPr>
    </w:p>
    <w:p w14:paraId="2CB5D55E" w14:textId="77777777" w:rsidR="007B6B74" w:rsidRPr="00783F4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6C752A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7BA08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76EE061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246D5D0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295BA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5213A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36DDD822" w14:textId="77777777" w:rsidR="007B6B74" w:rsidRDefault="007B6B74" w:rsidP="007B6B74">
      <w:pPr>
        <w:pStyle w:val="PL"/>
        <w:rPr>
          <w:noProof w:val="0"/>
        </w:rPr>
      </w:pPr>
    </w:p>
    <w:p w14:paraId="77B961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DEC99D5" w14:textId="77777777" w:rsidR="007B6B74" w:rsidRDefault="007B6B74" w:rsidP="007B6B74">
      <w:pPr>
        <w:pStyle w:val="PL"/>
        <w:rPr>
          <w:noProof w:val="0"/>
        </w:rPr>
      </w:pPr>
    </w:p>
    <w:p w14:paraId="18D6308F" w14:textId="77777777" w:rsidR="007B6B74" w:rsidRPr="00452B63" w:rsidRDefault="007B6B74" w:rsidP="007B6B74">
      <w:pPr>
        <w:pStyle w:val="PL"/>
        <w:rPr>
          <w:noProof w:val="0"/>
          <w:lang w:val="en-US"/>
        </w:rPr>
      </w:pPr>
    </w:p>
    <w:p w14:paraId="6C11AFEB" w14:textId="77777777" w:rsidR="007B6B74" w:rsidRDefault="007B6B74" w:rsidP="007B6B7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96BF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B428E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F9D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4E94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1A8BBEE" w14:textId="77777777" w:rsidR="007B6B74" w:rsidRDefault="007B6B74" w:rsidP="007B6B74">
      <w:pPr>
        <w:pStyle w:val="PL"/>
        <w:rPr>
          <w:noProof w:val="0"/>
        </w:rPr>
      </w:pPr>
    </w:p>
    <w:p w14:paraId="213E7254" w14:textId="77777777" w:rsidR="007B6B74" w:rsidRDefault="007B6B74" w:rsidP="007B6B74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B4D2B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B0473E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FFC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E5A2C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7A2404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689908E" w14:textId="77777777" w:rsidR="007B6B74" w:rsidRDefault="007B6B74" w:rsidP="007B6B74">
      <w:pPr>
        <w:pStyle w:val="PL"/>
        <w:rPr>
          <w:noProof w:val="0"/>
        </w:rPr>
      </w:pPr>
    </w:p>
    <w:p w14:paraId="467B75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9566D4A" w14:textId="77777777" w:rsidR="007B6B74" w:rsidRDefault="007B6B74" w:rsidP="007B6B74">
      <w:pPr>
        <w:pStyle w:val="PL"/>
        <w:rPr>
          <w:noProof w:val="0"/>
        </w:rPr>
      </w:pPr>
      <w:r>
        <w:t xml:space="preserve"> </w:t>
      </w:r>
    </w:p>
    <w:p w14:paraId="53AB6A8D" w14:textId="77777777" w:rsidR="007B6B74" w:rsidRDefault="007B6B74" w:rsidP="007B6B74">
      <w:pPr>
        <w:pStyle w:val="PL"/>
        <w:rPr>
          <w:noProof w:val="0"/>
        </w:rPr>
      </w:pPr>
    </w:p>
    <w:p w14:paraId="722385A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CC31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F981F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A0E14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926021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322ADB4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312A67F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2E250C8" w14:textId="77777777" w:rsidR="007B6B74" w:rsidRDefault="007B6B74" w:rsidP="007B6B74">
      <w:pPr>
        <w:pStyle w:val="PL"/>
        <w:rPr>
          <w:noProof w:val="0"/>
        </w:rPr>
      </w:pPr>
    </w:p>
    <w:p w14:paraId="7F41E6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306D16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D5A8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9CEA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3D7E45A" w14:textId="77777777" w:rsidR="007B6B74" w:rsidRDefault="007B6B74" w:rsidP="007B6B74">
      <w:pPr>
        <w:pStyle w:val="PL"/>
        <w:rPr>
          <w:noProof w:val="0"/>
        </w:rPr>
      </w:pPr>
    </w:p>
    <w:p w14:paraId="7C60201E" w14:textId="77777777" w:rsidR="007B6B74" w:rsidRDefault="007B6B74" w:rsidP="007B6B7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EBD0D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5B898B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C76B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85A126" w14:textId="77777777" w:rsidR="007B6B74" w:rsidRDefault="007B6B74" w:rsidP="007B6B74">
      <w:pPr>
        <w:pStyle w:val="PL"/>
        <w:rPr>
          <w:noProof w:val="0"/>
        </w:rPr>
      </w:pPr>
    </w:p>
    <w:p w14:paraId="0783EE0C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B500186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757503C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BAE16FD" w14:textId="77777777" w:rsidR="007B6B74" w:rsidRDefault="007B6B74" w:rsidP="007B6B74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0B4D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04D80D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F9263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E076B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5DA36F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1F672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46A3CF2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154E0772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6D806DD0" w14:textId="77777777" w:rsidR="007B6B74" w:rsidRPr="00750C70" w:rsidRDefault="007B6B74" w:rsidP="007B6B7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7301B6C0" w14:textId="77777777" w:rsidR="007B6B74" w:rsidRPr="00750C70" w:rsidRDefault="007B6B74" w:rsidP="007B6B74">
      <w:pPr>
        <w:pStyle w:val="PL"/>
        <w:rPr>
          <w:noProof w:val="0"/>
          <w:lang w:val="fr-FR"/>
        </w:rPr>
      </w:pPr>
    </w:p>
    <w:p w14:paraId="23CCDD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549654A" w14:textId="77777777" w:rsidR="007B6B74" w:rsidRDefault="007B6B74" w:rsidP="007B6B74">
      <w:pPr>
        <w:pStyle w:val="PL"/>
        <w:rPr>
          <w:noProof w:val="0"/>
        </w:rPr>
      </w:pPr>
    </w:p>
    <w:p w14:paraId="6BBF7D61" w14:textId="77777777" w:rsidR="007B6B74" w:rsidRDefault="007B6B74" w:rsidP="007B6B74">
      <w:pPr>
        <w:pStyle w:val="PL"/>
        <w:rPr>
          <w:noProof w:val="0"/>
        </w:rPr>
      </w:pPr>
    </w:p>
    <w:p w14:paraId="2C39E69A" w14:textId="77777777" w:rsidR="007B6B74" w:rsidRDefault="007B6B74" w:rsidP="007B6B74">
      <w:pPr>
        <w:pStyle w:val="PL"/>
      </w:pPr>
      <w:r>
        <w:t>Ncgi</w:t>
      </w:r>
      <w:r>
        <w:tab/>
        <w:t>::= SEQUENCE</w:t>
      </w:r>
    </w:p>
    <w:p w14:paraId="44507F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F2DD9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7D0729A8" w14:textId="77777777" w:rsidR="007B6B74" w:rsidRDefault="007B6B74" w:rsidP="007B6B74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16D617D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E5DEF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4C9EF86" w14:textId="77777777" w:rsidR="007B6B74" w:rsidRDefault="007B6B74" w:rsidP="007B6B74">
      <w:pPr>
        <w:pStyle w:val="PL"/>
      </w:pPr>
    </w:p>
    <w:p w14:paraId="31F6C9C3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3A70EC3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AEE2F46" w14:textId="77777777" w:rsidR="007B6B74" w:rsidRPr="00750C70" w:rsidRDefault="007B6B74" w:rsidP="007B6B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E986181" w14:textId="77777777" w:rsidR="007B6B74" w:rsidRDefault="007B6B74" w:rsidP="007B6B7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6E159DE" w14:textId="77777777" w:rsidR="007B6B74" w:rsidRDefault="007B6B74" w:rsidP="007B6B7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E4188D8" w14:textId="77777777" w:rsidR="007B6B74" w:rsidRDefault="007B6B74" w:rsidP="007B6B7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32B8F39" w14:textId="77777777" w:rsidR="007B6B74" w:rsidRDefault="007B6B74" w:rsidP="007B6B7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92265DB" w14:textId="77777777" w:rsidR="007B6B74" w:rsidRDefault="007B6B74" w:rsidP="007B6B7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AA6EFA" w14:textId="77777777" w:rsidR="007B6B74" w:rsidRDefault="007B6B74" w:rsidP="007B6B7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07066A8" w14:textId="77777777" w:rsidR="007B6B74" w:rsidRDefault="007B6B74" w:rsidP="007B6B74">
      <w:pPr>
        <w:pStyle w:val="PL"/>
      </w:pPr>
    </w:p>
    <w:p w14:paraId="431EFBD8" w14:textId="77777777" w:rsidR="007B6B74" w:rsidRDefault="007B6B74" w:rsidP="007B6B74">
      <w:pPr>
        <w:pStyle w:val="PL"/>
      </w:pPr>
      <w:r>
        <w:t>}</w:t>
      </w:r>
    </w:p>
    <w:p w14:paraId="16B06BE2" w14:textId="77777777" w:rsidR="007B6B74" w:rsidRDefault="007B6B74" w:rsidP="007B6B74">
      <w:pPr>
        <w:pStyle w:val="PL"/>
      </w:pPr>
    </w:p>
    <w:p w14:paraId="09276B7C" w14:textId="77777777" w:rsidR="007B6B74" w:rsidRDefault="007B6B74" w:rsidP="007B6B74">
      <w:pPr>
        <w:pStyle w:val="PL"/>
      </w:pPr>
    </w:p>
    <w:p w14:paraId="48533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A114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D9CC0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98E6E" w14:textId="77777777" w:rsidR="007B6B74" w:rsidRPr="00C41449" w:rsidRDefault="007B6B74" w:rsidP="007B6B74">
      <w:pPr>
        <w:pStyle w:val="PL"/>
        <w:rPr>
          <w:noProof w:val="0"/>
        </w:rPr>
      </w:pPr>
    </w:p>
    <w:p w14:paraId="2AFA1862" w14:textId="77777777" w:rsidR="007B6B74" w:rsidRDefault="007B6B74" w:rsidP="007B6B74">
      <w:pPr>
        <w:pStyle w:val="PL"/>
        <w:rPr>
          <w:noProof w:val="0"/>
        </w:rPr>
      </w:pPr>
    </w:p>
    <w:p w14:paraId="57863C58" w14:textId="77777777" w:rsidR="007B6B74" w:rsidRDefault="007B6B74" w:rsidP="007B6B74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C5E68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A293B0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ACA7D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52AFDD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D59C0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74D31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77B7BFA" w14:textId="77777777" w:rsidR="007B6B74" w:rsidRPr="007363EE" w:rsidRDefault="007B6B74" w:rsidP="007B6B74">
      <w:pPr>
        <w:pStyle w:val="PL"/>
        <w:rPr>
          <w:noProof w:val="0"/>
        </w:rPr>
      </w:pPr>
    </w:p>
    <w:p w14:paraId="37501A1C" w14:textId="77777777" w:rsidR="007B6B74" w:rsidRDefault="007B6B74" w:rsidP="007B6B74">
      <w:pPr>
        <w:pStyle w:val="PL"/>
        <w:rPr>
          <w:noProof w:val="0"/>
        </w:rPr>
      </w:pPr>
    </w:p>
    <w:p w14:paraId="17067A6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9310F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AFED97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DEA000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50EE24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70CB0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CCF0F5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E8BDB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4678B8FF" w14:textId="77777777" w:rsidR="007B6B74" w:rsidRDefault="007B6B74" w:rsidP="007B6B74">
      <w:pPr>
        <w:pStyle w:val="PL"/>
        <w:rPr>
          <w:noProof w:val="0"/>
        </w:rPr>
      </w:pPr>
    </w:p>
    <w:p w14:paraId="205DED5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E673996" w14:textId="77777777" w:rsidR="007B6B74" w:rsidRDefault="007B6B74" w:rsidP="007B6B74">
      <w:pPr>
        <w:pStyle w:val="PL"/>
        <w:rPr>
          <w:noProof w:val="0"/>
        </w:rPr>
      </w:pPr>
    </w:p>
    <w:p w14:paraId="691909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09073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09EDF49" w14:textId="77777777" w:rsidR="007B6B74" w:rsidRDefault="007B6B74" w:rsidP="007B6B74">
      <w:pPr>
        <w:pStyle w:val="PL"/>
        <w:rPr>
          <w:noProof w:val="0"/>
        </w:rPr>
      </w:pPr>
    </w:p>
    <w:p w14:paraId="29E8C2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188B1A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41499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35568B4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542A22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6F6DC3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FABD4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E3CB081" w14:textId="77777777" w:rsidR="007B6B74" w:rsidRDefault="007B6B74" w:rsidP="007B6B7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94BF890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28B92E5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F8F01DB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C46FDE8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A87ABD5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1D802A4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6EA15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D4AE453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2D260CE9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7CA086F" w14:textId="77777777" w:rsidR="007B6B74" w:rsidRDefault="007B6B74" w:rsidP="007B6B7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0CB2503C" w14:textId="77777777" w:rsidR="007B6B74" w:rsidRDefault="007B6B74" w:rsidP="007B6B74">
      <w:pPr>
        <w:pStyle w:val="PL"/>
        <w:rPr>
          <w:noProof w:val="0"/>
        </w:rPr>
      </w:pPr>
    </w:p>
    <w:p w14:paraId="2FBCD355" w14:textId="77777777" w:rsidR="007B6B74" w:rsidRDefault="007B6B74" w:rsidP="007B6B74">
      <w:pPr>
        <w:pStyle w:val="PL"/>
        <w:tabs>
          <w:tab w:val="clear" w:pos="768"/>
        </w:tabs>
        <w:rPr>
          <w:noProof w:val="0"/>
        </w:rPr>
      </w:pPr>
    </w:p>
    <w:p w14:paraId="7A042CE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D3CAA7D" w14:textId="77777777" w:rsidR="007B6B74" w:rsidRDefault="007B6B74" w:rsidP="007B6B74">
      <w:pPr>
        <w:pStyle w:val="PL"/>
        <w:rPr>
          <w:noProof w:val="0"/>
        </w:rPr>
      </w:pPr>
    </w:p>
    <w:p w14:paraId="6B6532FB" w14:textId="77777777" w:rsidR="007B6B74" w:rsidRPr="00920268" w:rsidRDefault="007B6B74" w:rsidP="007B6B74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461C2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5701B31" w14:textId="77777777" w:rsidR="007B6B74" w:rsidRDefault="007B6B74" w:rsidP="007B6B7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D00D74" w14:textId="77777777" w:rsidR="007B6B74" w:rsidRPr="007D5722" w:rsidRDefault="007B6B74" w:rsidP="007B6B7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70A0EF2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902DCF1" w14:textId="77777777" w:rsidR="007B6B74" w:rsidRDefault="007B6B74" w:rsidP="007B6B74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DE2F17A" w14:textId="77777777" w:rsidR="007B6B74" w:rsidRDefault="007B6B74" w:rsidP="007B6B74">
      <w:pPr>
        <w:pStyle w:val="PL"/>
        <w:rPr>
          <w:noProof w:val="0"/>
        </w:rPr>
      </w:pPr>
    </w:p>
    <w:p w14:paraId="7656ACAF" w14:textId="77777777" w:rsidR="007B6B74" w:rsidRDefault="007B6B74" w:rsidP="007B6B7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762BAD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4B8B2C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CAE38A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054C2" w14:textId="77777777" w:rsidR="007B6B74" w:rsidRDefault="007B6B74" w:rsidP="007B6B74">
      <w:pPr>
        <w:pStyle w:val="PL"/>
        <w:rPr>
          <w:noProof w:val="0"/>
        </w:rPr>
      </w:pPr>
    </w:p>
    <w:p w14:paraId="2780542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128D5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9C19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D8E61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354D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9D8919B" w14:textId="77777777" w:rsidR="007B6B74" w:rsidRDefault="007B6B74" w:rsidP="007B6B74">
      <w:pPr>
        <w:pStyle w:val="PL"/>
        <w:rPr>
          <w:noProof w:val="0"/>
        </w:rPr>
      </w:pPr>
    </w:p>
    <w:p w14:paraId="1456CA84" w14:textId="77777777" w:rsidR="007B6B74" w:rsidRPr="00920268" w:rsidRDefault="007B6B74" w:rsidP="007B6B74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0A3F04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C46F60C" w14:textId="77777777" w:rsidR="007B6B74" w:rsidRPr="007D5722" w:rsidRDefault="007B6B74" w:rsidP="007B6B7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959DA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72771D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F47587E" w14:textId="77777777" w:rsidR="007B6B74" w:rsidRDefault="007B6B74" w:rsidP="007B6B74">
      <w:pPr>
        <w:pStyle w:val="PL"/>
        <w:rPr>
          <w:noProof w:val="0"/>
        </w:rPr>
      </w:pPr>
    </w:p>
    <w:p w14:paraId="5F1A9843" w14:textId="77777777" w:rsidR="007B6B74" w:rsidRDefault="007B6B74" w:rsidP="007B6B74">
      <w:pPr>
        <w:pStyle w:val="PL"/>
        <w:rPr>
          <w:noProof w:val="0"/>
        </w:rPr>
      </w:pPr>
      <w:r>
        <w:lastRenderedPageBreak/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1A502E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2482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9E0BA8" w14:textId="77777777" w:rsidR="007B6B74" w:rsidRDefault="007B6B74" w:rsidP="007B6B74">
      <w:pPr>
        <w:pStyle w:val="PL"/>
        <w:rPr>
          <w:noProof w:val="0"/>
        </w:rPr>
      </w:pPr>
    </w:p>
    <w:p w14:paraId="0A320B32" w14:textId="77777777" w:rsidR="007B6B74" w:rsidRDefault="007B6B74" w:rsidP="007B6B74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CE424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17592A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B4CF5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38DF4" w14:textId="77777777" w:rsidR="007B6B74" w:rsidRDefault="007B6B74" w:rsidP="007B6B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E9B6D0" w14:textId="77777777" w:rsidR="007B6B74" w:rsidRPr="006818EC" w:rsidRDefault="007B6B74" w:rsidP="007B6B74">
      <w:pPr>
        <w:pStyle w:val="PL"/>
        <w:rPr>
          <w:noProof w:val="0"/>
        </w:rPr>
      </w:pPr>
    </w:p>
    <w:p w14:paraId="33171611" w14:textId="77777777" w:rsidR="007B6B74" w:rsidRDefault="007B6B74" w:rsidP="007B6B74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7B64F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05C3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01EA08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0E7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7AEDA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9EE91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05CA1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CAE283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0489958" w14:textId="77777777" w:rsidR="007B6B74" w:rsidRDefault="007B6B74" w:rsidP="007B6B74">
      <w:pPr>
        <w:pStyle w:val="PL"/>
        <w:rPr>
          <w:noProof w:val="0"/>
        </w:rPr>
      </w:pPr>
    </w:p>
    <w:p w14:paraId="2C2FB1F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CC1B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D54D447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A60AB71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99DED70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AAA9DEE" w14:textId="77777777" w:rsidR="007B6B74" w:rsidRPr="00CA12E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E798ECC" w14:textId="77777777" w:rsidR="007B6B74" w:rsidRPr="00DC224F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4868120F" w14:textId="77777777" w:rsidR="007B6B74" w:rsidRPr="00CA12EF" w:rsidRDefault="007B6B74" w:rsidP="007B6B74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B899D4B" w14:textId="77777777" w:rsidR="007B6B74" w:rsidRDefault="007B6B74" w:rsidP="007B6B7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96429E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2A84CB9" w14:textId="77777777" w:rsidR="007B6B74" w:rsidRDefault="007B6B74" w:rsidP="007B6B74">
      <w:pPr>
        <w:pStyle w:val="PL"/>
        <w:rPr>
          <w:noProof w:val="0"/>
        </w:rPr>
      </w:pPr>
    </w:p>
    <w:p w14:paraId="2D942B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62169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6098FF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47E60E1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5FB85E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F13162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A4519C6" w14:textId="77777777" w:rsidR="007B6B74" w:rsidRDefault="007B6B74" w:rsidP="007B6B74">
      <w:pPr>
        <w:pStyle w:val="PL"/>
        <w:rPr>
          <w:noProof w:val="0"/>
        </w:rPr>
      </w:pPr>
    </w:p>
    <w:p w14:paraId="27FAB1B3" w14:textId="77777777" w:rsidR="007B6B74" w:rsidRDefault="007B6B74" w:rsidP="007B6B74">
      <w:pPr>
        <w:pStyle w:val="PL"/>
        <w:rPr>
          <w:noProof w:val="0"/>
        </w:rPr>
      </w:pPr>
    </w:p>
    <w:p w14:paraId="577FE1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011517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249307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935B72" w14:textId="77777777" w:rsidR="007B6B74" w:rsidRDefault="007B6B74" w:rsidP="007B6B74">
      <w:pPr>
        <w:pStyle w:val="PL"/>
        <w:rPr>
          <w:noProof w:val="0"/>
        </w:rPr>
      </w:pPr>
    </w:p>
    <w:p w14:paraId="2B27E2C2" w14:textId="77777777" w:rsidR="007B6B74" w:rsidRDefault="007B6B74" w:rsidP="007B6B74">
      <w:pPr>
        <w:pStyle w:val="PL"/>
        <w:rPr>
          <w:noProof w:val="0"/>
        </w:rPr>
      </w:pPr>
    </w:p>
    <w:p w14:paraId="3432E4C0" w14:textId="77777777" w:rsidR="007B6B74" w:rsidRDefault="007B6B74" w:rsidP="007B6B74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7E5D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DC4007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7352485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36AE2884" w14:textId="77777777" w:rsidR="007B6B74" w:rsidRDefault="007B6B74" w:rsidP="007B6B74">
      <w:pPr>
        <w:pStyle w:val="PL"/>
        <w:rPr>
          <w:noProof w:val="0"/>
        </w:rPr>
      </w:pPr>
    </w:p>
    <w:p w14:paraId="525533F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9B810D5" w14:textId="77777777" w:rsidR="007B6B74" w:rsidRDefault="007B6B74" w:rsidP="007B6B74">
      <w:pPr>
        <w:pStyle w:val="PL"/>
        <w:rPr>
          <w:noProof w:val="0"/>
        </w:rPr>
      </w:pPr>
    </w:p>
    <w:p w14:paraId="156A7D65" w14:textId="77777777" w:rsidR="007B6B74" w:rsidRDefault="007B6B74" w:rsidP="007B6B74">
      <w:pPr>
        <w:pStyle w:val="PL"/>
        <w:rPr>
          <w:noProof w:val="0"/>
        </w:rPr>
      </w:pPr>
    </w:p>
    <w:p w14:paraId="315940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E849D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A3245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962213" w14:textId="77777777" w:rsidR="007B6B74" w:rsidRDefault="007B6B74" w:rsidP="007B6B74">
      <w:pPr>
        <w:pStyle w:val="PL"/>
        <w:rPr>
          <w:noProof w:val="0"/>
        </w:rPr>
      </w:pPr>
    </w:p>
    <w:p w14:paraId="2BA61D9A" w14:textId="77777777" w:rsidR="007B6B74" w:rsidRDefault="007B6B74" w:rsidP="007B6B74">
      <w:pPr>
        <w:pStyle w:val="PL"/>
        <w:rPr>
          <w:noProof w:val="0"/>
        </w:rPr>
      </w:pPr>
    </w:p>
    <w:p w14:paraId="1ECA699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41E57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90C68E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2271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7616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D57898E" w14:textId="77777777" w:rsidR="007B6B74" w:rsidRDefault="007B6B74" w:rsidP="007B6B74">
      <w:pPr>
        <w:pStyle w:val="PL"/>
        <w:rPr>
          <w:noProof w:val="0"/>
        </w:rPr>
      </w:pPr>
    </w:p>
    <w:p w14:paraId="7244D6B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5ED10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29C14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8C8192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6F799D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2790889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6ED3F0D3" w14:textId="77777777" w:rsidR="007B6B74" w:rsidRDefault="007B6B74" w:rsidP="007B6B74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3CAB9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346BDB9" w14:textId="77777777" w:rsidR="007B6B74" w:rsidRDefault="007B6B74" w:rsidP="007B6B74">
      <w:pPr>
        <w:pStyle w:val="PL"/>
        <w:rPr>
          <w:noProof w:val="0"/>
        </w:rPr>
      </w:pPr>
    </w:p>
    <w:p w14:paraId="6BE92A4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B0828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0D864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E567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C90FCF" w14:textId="77777777" w:rsidR="007B6B74" w:rsidRDefault="007B6B74" w:rsidP="007B6B74">
      <w:pPr>
        <w:pStyle w:val="PL"/>
        <w:rPr>
          <w:noProof w:val="0"/>
        </w:rPr>
      </w:pPr>
    </w:p>
    <w:p w14:paraId="5370256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56E8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11DD1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09EC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D3E6F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74F7C0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F55CF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F9680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019CD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8E24836" w14:textId="77777777" w:rsidR="007B6B74" w:rsidRDefault="007B6B74" w:rsidP="007B6B74">
      <w:pPr>
        <w:pStyle w:val="PL"/>
      </w:pPr>
    </w:p>
    <w:p w14:paraId="4BF93747" w14:textId="77777777" w:rsidR="007B6B74" w:rsidRDefault="007B6B74" w:rsidP="007B6B74">
      <w:pPr>
        <w:pStyle w:val="PL"/>
      </w:pPr>
    </w:p>
    <w:p w14:paraId="32CA7BB5" w14:textId="77777777" w:rsidR="007B6B74" w:rsidRDefault="007B6B74" w:rsidP="007B6B7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F88B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601D3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1EFF1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2C771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BE15225" w14:textId="77777777" w:rsidR="007B6B74" w:rsidRDefault="007B6B74" w:rsidP="007B6B74">
      <w:pPr>
        <w:pStyle w:val="PL"/>
        <w:rPr>
          <w:noProof w:val="0"/>
        </w:rPr>
      </w:pPr>
    </w:p>
    <w:p w14:paraId="1E193667" w14:textId="77777777" w:rsidR="007B6B74" w:rsidRDefault="007B6B74" w:rsidP="007B6B7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48C28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A5C20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452B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99CC8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2486EC7" w14:textId="77777777" w:rsidR="007B6B74" w:rsidRDefault="007B6B74" w:rsidP="007B6B74">
      <w:pPr>
        <w:pStyle w:val="PL"/>
        <w:rPr>
          <w:noProof w:val="0"/>
        </w:rPr>
      </w:pPr>
    </w:p>
    <w:p w14:paraId="2FCE74F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PSCellInformation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69720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E479E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2C98844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72180B62" w14:textId="77777777" w:rsidR="007B6B74" w:rsidRDefault="007B6B74" w:rsidP="007B6B74">
      <w:pPr>
        <w:pStyle w:val="PL"/>
        <w:rPr>
          <w:noProof w:val="0"/>
        </w:rPr>
      </w:pPr>
    </w:p>
    <w:p w14:paraId="1F799C2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76826DD" w14:textId="77777777" w:rsidR="007B6B74" w:rsidRDefault="007B6B74" w:rsidP="007B6B74">
      <w:pPr>
        <w:pStyle w:val="PL"/>
        <w:rPr>
          <w:noProof w:val="0"/>
        </w:rPr>
      </w:pPr>
    </w:p>
    <w:p w14:paraId="11A7A3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3B66EA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CE80C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30ACC1" w14:textId="77777777" w:rsidR="007B6B74" w:rsidRDefault="007B6B74" w:rsidP="007B6B74">
      <w:pPr>
        <w:pStyle w:val="PL"/>
        <w:rPr>
          <w:noProof w:val="0"/>
        </w:rPr>
      </w:pPr>
    </w:p>
    <w:p w14:paraId="6F6019C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4CA44A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7C4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AEEF86D" w14:textId="77777777" w:rsidR="007B6B74" w:rsidRPr="005846D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CBD390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2427E30" w14:textId="77777777" w:rsidR="007B6B74" w:rsidRDefault="007B6B74" w:rsidP="007B6B74">
      <w:pPr>
        <w:pStyle w:val="PL"/>
        <w:rPr>
          <w:noProof w:val="0"/>
        </w:rPr>
      </w:pPr>
    </w:p>
    <w:p w14:paraId="2BEFE8C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C2F9DC" w14:textId="77777777" w:rsidR="007B6B74" w:rsidRDefault="007B6B74" w:rsidP="007B6B74">
      <w:pPr>
        <w:pStyle w:val="PL"/>
        <w:rPr>
          <w:noProof w:val="0"/>
        </w:rPr>
      </w:pPr>
    </w:p>
    <w:p w14:paraId="2BF82A4A" w14:textId="77777777" w:rsidR="007B6B74" w:rsidRPr="00920268" w:rsidRDefault="007B6B74" w:rsidP="007B6B7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A7B29A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1F9E4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AC0E8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59ED8A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9EB5B1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512269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45F79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DC9B1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DBA25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9334B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E3A1F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AC9A3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499E6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F2C28F2" w14:textId="77777777" w:rsidR="007B6B74" w:rsidRDefault="007B6B74" w:rsidP="007B6B74">
      <w:pPr>
        <w:pStyle w:val="PL"/>
        <w:rPr>
          <w:noProof w:val="0"/>
        </w:rPr>
      </w:pPr>
    </w:p>
    <w:p w14:paraId="4C2B9618" w14:textId="77777777" w:rsidR="007B6B74" w:rsidRDefault="007B6B74" w:rsidP="007B6B74">
      <w:pPr>
        <w:pStyle w:val="PL"/>
        <w:rPr>
          <w:noProof w:val="0"/>
        </w:rPr>
      </w:pPr>
    </w:p>
    <w:p w14:paraId="3F29E9D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FBBB43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54BC5F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77425" w14:textId="77777777" w:rsidR="007B6B74" w:rsidRDefault="007B6B74" w:rsidP="007B6B74">
      <w:pPr>
        <w:pStyle w:val="PL"/>
        <w:rPr>
          <w:noProof w:val="0"/>
        </w:rPr>
      </w:pPr>
    </w:p>
    <w:p w14:paraId="7E2F853B" w14:textId="77777777" w:rsidR="007B6B74" w:rsidRDefault="007B6B74" w:rsidP="007B6B74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001727D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5F2850" w14:textId="77777777" w:rsidR="007B6B74" w:rsidRPr="005846D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49A3F0F" w14:textId="77777777" w:rsidR="007B6B74" w:rsidRDefault="007B6B74" w:rsidP="007B6B74">
      <w:pPr>
        <w:pStyle w:val="PL"/>
      </w:pPr>
      <w:r>
        <w:t>{</w:t>
      </w:r>
    </w:p>
    <w:p w14:paraId="6C71FA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B98B0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5BA9929E" w14:textId="77777777" w:rsidR="007B6B74" w:rsidRDefault="007B6B74" w:rsidP="007B6B74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36A8CE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79ABEA54" w14:textId="77777777" w:rsidR="007B6B74" w:rsidRDefault="007B6B74" w:rsidP="007B6B7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349A11C" w14:textId="77777777" w:rsidR="007B6B74" w:rsidRDefault="007B6B74" w:rsidP="007B6B74">
      <w:pPr>
        <w:pStyle w:val="PL"/>
        <w:rPr>
          <w:noProof w:val="0"/>
        </w:rPr>
      </w:pPr>
    </w:p>
    <w:p w14:paraId="4AB68E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87680F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53E77CB" w14:textId="77777777" w:rsidR="007B6B74" w:rsidRDefault="007B6B74" w:rsidP="007B6B74">
      <w:pPr>
        <w:pStyle w:val="PL"/>
        <w:rPr>
          <w:noProof w:val="0"/>
        </w:rPr>
      </w:pPr>
    </w:p>
    <w:p w14:paraId="58868E7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D1394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332AC66C" w14:textId="77777777" w:rsidR="007B6B74" w:rsidRDefault="007B6B74" w:rsidP="007B6B74">
      <w:pPr>
        <w:pStyle w:val="PL"/>
        <w:rPr>
          <w:lang w:bidi="ar-IQ"/>
        </w:rPr>
      </w:pPr>
      <w:r>
        <w:rPr>
          <w:noProof w:val="0"/>
        </w:rPr>
        <w:lastRenderedPageBreak/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B0AE40C" w14:textId="77777777" w:rsidR="007B6B74" w:rsidRDefault="007B6B74" w:rsidP="007B6B74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BDB466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62981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15C53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DFAFA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106843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AECF1D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F07BC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6D72E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82860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FFF5B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25593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808D7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63FBA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5E6071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4AA4409" w14:textId="77777777" w:rsidR="007B6B74" w:rsidRDefault="007B6B74" w:rsidP="007B6B74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300E8D6" w14:textId="77777777" w:rsidR="007B6B74" w:rsidRDefault="007B6B74" w:rsidP="007B6B7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4F10BDE" w14:textId="77777777" w:rsidR="007B6B74" w:rsidRDefault="007B6B74" w:rsidP="007B6B74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5E613158" w14:textId="77777777" w:rsidR="007B6B74" w:rsidRDefault="007B6B74" w:rsidP="007B6B74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1AED3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3B009A0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1227CC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3199D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8BD4FE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1B062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6BB2C49" w14:textId="77777777" w:rsidR="007B6B74" w:rsidRDefault="007B6B74" w:rsidP="007B6B74">
      <w:pPr>
        <w:pStyle w:val="PL"/>
        <w:rPr>
          <w:noProof w:val="0"/>
        </w:rPr>
      </w:pPr>
    </w:p>
    <w:p w14:paraId="559EA876" w14:textId="77777777" w:rsidR="007B6B74" w:rsidRDefault="007B6B74" w:rsidP="007B6B7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B19CB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2D52CB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21FA7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9397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2AE08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1F3A99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BBE52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F74FAF3" w14:textId="77777777" w:rsidR="007B6B74" w:rsidRDefault="007B6B74" w:rsidP="007B6B74">
      <w:pPr>
        <w:pStyle w:val="PL"/>
        <w:rPr>
          <w:noProof w:val="0"/>
        </w:rPr>
      </w:pPr>
    </w:p>
    <w:p w14:paraId="25CC1DE9" w14:textId="77777777" w:rsidR="007B6B74" w:rsidRDefault="007B6B74" w:rsidP="007B6B7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A441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263151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E2BAF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6CEFED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B79A51F" w14:textId="77777777" w:rsidR="007B6B74" w:rsidRDefault="007B6B74" w:rsidP="007B6B74">
      <w:pPr>
        <w:pStyle w:val="PL"/>
        <w:rPr>
          <w:noProof w:val="0"/>
        </w:rPr>
      </w:pPr>
    </w:p>
    <w:p w14:paraId="14C08130" w14:textId="77777777" w:rsidR="007B6B74" w:rsidRDefault="007B6B74" w:rsidP="007B6B74">
      <w:pPr>
        <w:pStyle w:val="PL"/>
        <w:rPr>
          <w:noProof w:val="0"/>
        </w:rPr>
      </w:pPr>
    </w:p>
    <w:p w14:paraId="3828C9A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CC12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2E92A5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60A1A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2C966B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1B03E01" w14:textId="77777777" w:rsidR="007B6B74" w:rsidRDefault="007B6B74" w:rsidP="007B6B74">
      <w:pPr>
        <w:pStyle w:val="PL"/>
        <w:rPr>
          <w:noProof w:val="0"/>
        </w:rPr>
      </w:pPr>
    </w:p>
    <w:p w14:paraId="0147680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6DDEA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1049D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25446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BDFD9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4B68E12" w14:textId="77777777" w:rsidR="007B6B74" w:rsidRDefault="007B6B74" w:rsidP="007B6B74">
      <w:pPr>
        <w:pStyle w:val="PL"/>
        <w:rPr>
          <w:noProof w:val="0"/>
        </w:rPr>
      </w:pPr>
    </w:p>
    <w:p w14:paraId="0A74FC3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FD96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F8C9DB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08A384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19E301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CA6FD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D5525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67D1C8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8BB5456" w14:textId="77777777" w:rsidR="007B6B74" w:rsidRDefault="007B6B74" w:rsidP="007B6B74">
      <w:pPr>
        <w:pStyle w:val="PL"/>
        <w:rPr>
          <w:noProof w:val="0"/>
        </w:rPr>
      </w:pPr>
    </w:p>
    <w:p w14:paraId="659F280E" w14:textId="77777777" w:rsidR="007B6B74" w:rsidRDefault="007B6B74" w:rsidP="007B6B7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5D07F7F" w14:textId="77777777" w:rsidR="007B6B74" w:rsidRDefault="007B6B74" w:rsidP="007B6B74">
      <w:pPr>
        <w:pStyle w:val="PL"/>
        <w:rPr>
          <w:noProof w:val="0"/>
        </w:rPr>
      </w:pPr>
    </w:p>
    <w:p w14:paraId="4AB7FFE1" w14:textId="77777777" w:rsidR="007B6B74" w:rsidRDefault="007B6B74" w:rsidP="007B6B74">
      <w:pPr>
        <w:pStyle w:val="PL"/>
        <w:rPr>
          <w:noProof w:val="0"/>
        </w:rPr>
      </w:pPr>
    </w:p>
    <w:p w14:paraId="0FE0454A" w14:textId="77777777" w:rsidR="007B6B74" w:rsidRDefault="007B6B74" w:rsidP="007B6B74">
      <w:pPr>
        <w:pStyle w:val="PL"/>
        <w:rPr>
          <w:noProof w:val="0"/>
        </w:rPr>
      </w:pPr>
    </w:p>
    <w:p w14:paraId="29CEE699" w14:textId="77777777" w:rsidR="007B6B74" w:rsidRDefault="007B6B74" w:rsidP="007B6B74">
      <w:pPr>
        <w:pStyle w:val="PL"/>
        <w:rPr>
          <w:noProof w:val="0"/>
        </w:rPr>
      </w:pPr>
    </w:p>
    <w:p w14:paraId="017156B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17BFB4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E2262D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35A5B3" w14:textId="77777777" w:rsidR="007B6B74" w:rsidRDefault="007B6B74" w:rsidP="007B6B74">
      <w:pPr>
        <w:pStyle w:val="PL"/>
        <w:rPr>
          <w:noProof w:val="0"/>
        </w:rPr>
      </w:pPr>
    </w:p>
    <w:p w14:paraId="5D22793A" w14:textId="77777777" w:rsidR="007B6B74" w:rsidRDefault="007B6B74" w:rsidP="007B6B74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917E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EB121A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C648DC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8A01F9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61E836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4751129" w14:textId="77777777" w:rsidR="007B6B74" w:rsidRDefault="007B6B74" w:rsidP="007B6B74">
      <w:pPr>
        <w:pStyle w:val="PL"/>
        <w:rPr>
          <w:noProof w:val="0"/>
        </w:rPr>
      </w:pPr>
    </w:p>
    <w:p w14:paraId="3A200D5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AAB91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8BFE0" w14:textId="77777777" w:rsidR="007B6B74" w:rsidRDefault="007B6B74" w:rsidP="007B6B74">
      <w:pPr>
        <w:pStyle w:val="PL"/>
        <w:rPr>
          <w:noProof w:val="0"/>
        </w:rPr>
      </w:pPr>
    </w:p>
    <w:p w14:paraId="3BE5C406" w14:textId="77777777" w:rsidR="007B6B74" w:rsidRDefault="007B6B74" w:rsidP="007B6B74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9DF73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22CF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58F9F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A404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CE1208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53AA16D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3A21B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342D83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122C9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E97A6B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AE43F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15A98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B980BD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30BCFB6" w14:textId="77777777" w:rsidR="007B6B74" w:rsidRDefault="007B6B74" w:rsidP="007B6B74">
      <w:pPr>
        <w:pStyle w:val="PL"/>
      </w:pPr>
      <w:r>
        <w:rPr>
          <w:noProof w:val="0"/>
        </w:rPr>
        <w:t>}</w:t>
      </w:r>
    </w:p>
    <w:p w14:paraId="572C67D3" w14:textId="77777777" w:rsidR="007B6B74" w:rsidRDefault="007B6B74" w:rsidP="007B6B74">
      <w:pPr>
        <w:pStyle w:val="PL"/>
      </w:pPr>
    </w:p>
    <w:p w14:paraId="5D97DE9F" w14:textId="77777777" w:rsidR="007B6B74" w:rsidRDefault="007B6B74" w:rsidP="007B6B74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64452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62B4DE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658BF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75C60B9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B71BB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AFD5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4A1B09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0A0137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BC29E7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44771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63D98BE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BD9A97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846ED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1A0A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60ED0F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174482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45003278" w14:textId="77777777" w:rsidR="007B6B74" w:rsidRPr="007F203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39CF192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6EC4EEC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29C8841" w14:textId="77777777" w:rsidR="007B6B74" w:rsidRPr="007F2035" w:rsidRDefault="007B6B74" w:rsidP="007B6B7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A23FB4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16ADE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BD5991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C5E4D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8D06BB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7EC200B5" w14:textId="77777777" w:rsidR="007B6B74" w:rsidRDefault="007B6B74" w:rsidP="007B6B74">
      <w:pPr>
        <w:pStyle w:val="PL"/>
        <w:rPr>
          <w:noProof w:val="0"/>
          <w:lang w:val="en-US"/>
        </w:rPr>
      </w:pPr>
    </w:p>
    <w:p w14:paraId="73A211CB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B918445" w14:textId="77777777" w:rsidR="007B6B74" w:rsidRDefault="007B6B74" w:rsidP="007B6B74">
      <w:pPr>
        <w:pStyle w:val="PL"/>
        <w:rPr>
          <w:noProof w:val="0"/>
        </w:rPr>
      </w:pPr>
    </w:p>
    <w:p w14:paraId="088C17B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76C0B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3CC024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480107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4003C2A0" w14:textId="77777777" w:rsidR="007B6B74" w:rsidRDefault="007B6B74" w:rsidP="007B6B74">
      <w:pPr>
        <w:pStyle w:val="PL"/>
        <w:rPr>
          <w:noProof w:val="0"/>
        </w:rPr>
      </w:pPr>
    </w:p>
    <w:p w14:paraId="6B4E4C7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5D850FD" w14:textId="77777777" w:rsidR="007B6B74" w:rsidRDefault="007B6B74" w:rsidP="007B6B74">
      <w:pPr>
        <w:pStyle w:val="PL"/>
        <w:rPr>
          <w:noProof w:val="0"/>
        </w:rPr>
      </w:pPr>
    </w:p>
    <w:p w14:paraId="46A7D925" w14:textId="77777777" w:rsidR="007B6B74" w:rsidRDefault="007B6B74" w:rsidP="007B6B7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4235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6FC56C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998EC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AC7010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F7ECF06" w14:textId="77777777" w:rsidR="007B6B74" w:rsidRDefault="007B6B74" w:rsidP="007B6B74">
      <w:pPr>
        <w:pStyle w:val="PL"/>
        <w:rPr>
          <w:noProof w:val="0"/>
        </w:rPr>
      </w:pPr>
    </w:p>
    <w:p w14:paraId="0ED8C11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756E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021919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DC3BA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E96D08" w14:textId="77777777" w:rsidR="007B6B74" w:rsidRDefault="007B6B74" w:rsidP="007B6B74">
      <w:pPr>
        <w:pStyle w:val="PL"/>
        <w:rPr>
          <w:noProof w:val="0"/>
        </w:rPr>
      </w:pPr>
    </w:p>
    <w:p w14:paraId="07088C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E13ECDD" w14:textId="77777777" w:rsidR="007B6B74" w:rsidRDefault="007B6B74" w:rsidP="007B6B74">
      <w:pPr>
        <w:pStyle w:val="PL"/>
        <w:rPr>
          <w:noProof w:val="0"/>
        </w:rPr>
      </w:pPr>
      <w:r>
        <w:t xml:space="preserve"> </w:t>
      </w:r>
    </w:p>
    <w:p w14:paraId="0D72C908" w14:textId="77777777" w:rsidR="007B6B74" w:rsidRDefault="007B6B74" w:rsidP="007B6B74">
      <w:pPr>
        <w:pStyle w:val="PL"/>
        <w:rPr>
          <w:noProof w:val="0"/>
        </w:rPr>
      </w:pPr>
    </w:p>
    <w:p w14:paraId="0796FD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682C1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13BFC9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555952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F48D0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76A904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E2DC9E3" w14:textId="77777777" w:rsidR="007B6B74" w:rsidRDefault="007B6B74" w:rsidP="007B6B74">
      <w:pPr>
        <w:pStyle w:val="PL"/>
        <w:rPr>
          <w:noProof w:val="0"/>
        </w:rPr>
      </w:pPr>
    </w:p>
    <w:p w14:paraId="4DA6D810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SliceServiceType ::=</w:t>
      </w:r>
      <w:proofErr w:type="gramEnd"/>
      <w:r>
        <w:rPr>
          <w:noProof w:val="0"/>
        </w:rPr>
        <w:t xml:space="preserve"> INTEGER (0..255)</w:t>
      </w:r>
    </w:p>
    <w:p w14:paraId="14BBCC6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039D8F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E979DB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298A1208" w14:textId="77777777" w:rsidR="007B6B74" w:rsidRDefault="007B6B74" w:rsidP="007B6B74">
      <w:pPr>
        <w:pStyle w:val="PL"/>
        <w:rPr>
          <w:noProof w:val="0"/>
        </w:rPr>
      </w:pPr>
    </w:p>
    <w:p w14:paraId="30E2784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B2C03B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6296925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578E2F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9A79231" w14:textId="77777777" w:rsidR="007B6B74" w:rsidRDefault="007B6B74" w:rsidP="007B6B74">
      <w:pPr>
        <w:pStyle w:val="PL"/>
        <w:rPr>
          <w:noProof w:val="0"/>
        </w:rPr>
      </w:pPr>
    </w:p>
    <w:p w14:paraId="3CA03CB0" w14:textId="77777777" w:rsidR="007B6B74" w:rsidRDefault="007B6B74" w:rsidP="007B6B74">
      <w:pPr>
        <w:pStyle w:val="PL"/>
        <w:rPr>
          <w:noProof w:val="0"/>
        </w:rPr>
      </w:pPr>
    </w:p>
    <w:p w14:paraId="6A451270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76E13F1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A3EE8A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6FC2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95044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BD17135" w14:textId="77777777" w:rsidR="007B6B74" w:rsidRDefault="007B6B74" w:rsidP="007B6B74">
      <w:pPr>
        <w:pStyle w:val="PL"/>
        <w:rPr>
          <w:noProof w:val="0"/>
        </w:rPr>
      </w:pPr>
    </w:p>
    <w:p w14:paraId="7CF0C32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B7CE6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1A2884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53AB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E214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B2F08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6670ED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AB21C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E0819F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07D8569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17DE9F8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6859B26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E9DC24A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53387A5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4E79B09" w14:textId="77777777" w:rsidR="007B6B74" w:rsidRPr="000637CA" w:rsidRDefault="007B6B74" w:rsidP="007B6B7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43376CC" w14:textId="77777777" w:rsidR="007B6B74" w:rsidRDefault="007B6B74" w:rsidP="007B6B7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561316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CAFEB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3E557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05BC2D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B4E820E" w14:textId="77777777" w:rsidR="007B6B74" w:rsidRDefault="007B6B74" w:rsidP="007B6B74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DE025A8" w14:textId="77777777" w:rsidR="007B6B74" w:rsidRDefault="007B6B74" w:rsidP="007B6B74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2B117E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927AC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213E08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F9ABC6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E3A3E7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B7C2C6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5C07A4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420EB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DEA622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3C45F5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F8A590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9866C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4F31BF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D84378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45338B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7B3BC4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54B4DB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4F1D98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D32B46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D3EF11E" w14:textId="77777777" w:rsidR="007B6B74" w:rsidRPr="007C5CCA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2B4B363" w14:textId="77777777" w:rsidR="007B6B74" w:rsidRDefault="007B6B74" w:rsidP="007B6B7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952AC3E" w14:textId="77777777" w:rsidR="007B6B74" w:rsidRDefault="007B6B74" w:rsidP="007B6B74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3A680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5A5D8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65D91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E91CF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ADF9FE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0066C9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180802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9C0FA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B56483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81DC97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79C69F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3DD8BE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54D0F5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85217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065317B" w14:textId="77777777" w:rsidR="007B6B74" w:rsidRDefault="007B6B74" w:rsidP="007B6B7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5281FA3" w14:textId="77777777" w:rsidR="007B6B74" w:rsidRDefault="007B6B74" w:rsidP="007B6B7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F52960B" w14:textId="77777777" w:rsidR="007B6B74" w:rsidRDefault="007B6B74" w:rsidP="007B6B7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E52F824" w14:textId="77777777" w:rsidR="007B6B74" w:rsidRDefault="007B6B74" w:rsidP="007B6B74">
      <w:pPr>
        <w:pStyle w:val="PL"/>
      </w:pPr>
      <w:r>
        <w:lastRenderedPageBreak/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006563F" w14:textId="77777777" w:rsidR="007B6B74" w:rsidRDefault="007B6B74" w:rsidP="007B6B7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E276835" w14:textId="77777777" w:rsidR="007B6B74" w:rsidRDefault="007B6B74" w:rsidP="007B6B74">
      <w:pPr>
        <w:pStyle w:val="PL"/>
        <w:rPr>
          <w:noProof w:val="0"/>
        </w:rPr>
      </w:pPr>
    </w:p>
    <w:p w14:paraId="28D5915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2436B4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1B23F3B" w14:textId="77777777" w:rsidR="007B6B74" w:rsidRDefault="007B6B74" w:rsidP="007B6B74">
      <w:pPr>
        <w:pStyle w:val="PL"/>
        <w:rPr>
          <w:noProof w:val="0"/>
        </w:rPr>
      </w:pPr>
    </w:p>
    <w:p w14:paraId="0E30A66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6CB3C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43ABF6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CCA2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173FD0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9BE4B10" w14:textId="77777777" w:rsidR="007B6B74" w:rsidRDefault="007B6B74" w:rsidP="007B6B74">
      <w:pPr>
        <w:pStyle w:val="PL"/>
        <w:rPr>
          <w:noProof w:val="0"/>
        </w:rPr>
      </w:pPr>
    </w:p>
    <w:p w14:paraId="345258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6203FE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2E40926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E3E560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785DF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9580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73883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43EA23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1E2F7C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B4812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70786A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6C6095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6602EE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2F55DB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A1A107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4F6D29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BFAB70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C4BD019" w14:textId="77777777" w:rsidR="007B6B74" w:rsidRDefault="007B6B74" w:rsidP="007B6B74">
      <w:pPr>
        <w:pStyle w:val="PL"/>
        <w:rPr>
          <w:noProof w:val="0"/>
          <w:lang w:val="it-IT"/>
        </w:rPr>
      </w:pPr>
    </w:p>
    <w:p w14:paraId="437B190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47C52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082395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EFD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A5512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026BF67" w14:textId="77777777" w:rsidR="007B6B74" w:rsidRDefault="007B6B74" w:rsidP="007B6B74">
      <w:pPr>
        <w:pStyle w:val="PL"/>
        <w:rPr>
          <w:lang w:eastAsia="zh-CN"/>
        </w:rPr>
      </w:pPr>
    </w:p>
    <w:p w14:paraId="3989867E" w14:textId="77777777" w:rsidR="007B6B74" w:rsidRDefault="007B6B74" w:rsidP="007B6B74">
      <w:pPr>
        <w:pStyle w:val="PL"/>
        <w:rPr>
          <w:noProof w:val="0"/>
          <w:lang w:val="it-IT"/>
        </w:rPr>
      </w:pPr>
    </w:p>
    <w:p w14:paraId="6BF972D4" w14:textId="77777777" w:rsidR="007B6B74" w:rsidRDefault="007B6B74" w:rsidP="007B6B74">
      <w:pPr>
        <w:pStyle w:val="PL"/>
        <w:rPr>
          <w:noProof w:val="0"/>
        </w:rPr>
      </w:pPr>
    </w:p>
    <w:p w14:paraId="5BB70DCC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189942C6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4AA35C7A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781F9726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EF67D0B" w14:textId="77777777" w:rsidR="007B6B74" w:rsidRPr="00A40EA4" w:rsidRDefault="007B6B74" w:rsidP="007B6B74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128131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7971628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DDE851B" w14:textId="77777777" w:rsidR="007B6B74" w:rsidRDefault="007B6B74" w:rsidP="007B6B74">
      <w:pPr>
        <w:pStyle w:val="PL"/>
        <w:rPr>
          <w:noProof w:val="0"/>
        </w:rPr>
      </w:pPr>
    </w:p>
    <w:p w14:paraId="2CA51F92" w14:textId="77777777" w:rsidR="007B6B74" w:rsidRPr="002C5DEF" w:rsidRDefault="007B6B74" w:rsidP="007B6B74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B8F7CF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34079CE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1A7E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6F989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63CF58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BA30EE2" w14:textId="77777777" w:rsidR="007B6B74" w:rsidRDefault="007B6B74" w:rsidP="007B6B74">
      <w:pPr>
        <w:pStyle w:val="PL"/>
        <w:rPr>
          <w:noProof w:val="0"/>
        </w:rPr>
      </w:pPr>
    </w:p>
    <w:p w14:paraId="197ED6B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1FFB918" w14:textId="77777777" w:rsidR="007B6B74" w:rsidRDefault="007B6B74" w:rsidP="007B6B74">
      <w:pPr>
        <w:pStyle w:val="PL"/>
        <w:rPr>
          <w:noProof w:val="0"/>
        </w:rPr>
      </w:pPr>
    </w:p>
    <w:p w14:paraId="3A6C914E" w14:textId="77777777" w:rsidR="007B6B74" w:rsidRDefault="007B6B74" w:rsidP="007B6B74">
      <w:pPr>
        <w:pStyle w:val="PL"/>
        <w:rPr>
          <w:noProof w:val="0"/>
        </w:rPr>
      </w:pPr>
    </w:p>
    <w:p w14:paraId="720F310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D8D5A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8882D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B39C6D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E792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ECBA76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5E24E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5FA7D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5A08E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3B83A63D" w14:textId="77777777" w:rsidR="007B6B74" w:rsidRDefault="007B6B74" w:rsidP="007B6B74">
      <w:pPr>
        <w:pStyle w:val="PL"/>
        <w:rPr>
          <w:noProof w:val="0"/>
        </w:rPr>
      </w:pPr>
    </w:p>
    <w:p w14:paraId="448D3B11" w14:textId="77777777" w:rsidR="007B6B74" w:rsidRDefault="007B6B74" w:rsidP="007B6B74">
      <w:pPr>
        <w:pStyle w:val="PL"/>
        <w:rPr>
          <w:noProof w:val="0"/>
        </w:rPr>
      </w:pPr>
    </w:p>
    <w:p w14:paraId="791FCAE5" w14:textId="77777777" w:rsidR="007B6B74" w:rsidRDefault="007B6B74" w:rsidP="007B6B74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B7BD9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4AF0E9D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748192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FAAA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025A218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56C59827" w14:textId="77777777" w:rsidR="007B6B74" w:rsidRDefault="007B6B74" w:rsidP="007B6B74">
      <w:pPr>
        <w:pStyle w:val="PL"/>
        <w:rPr>
          <w:noProof w:val="0"/>
        </w:rPr>
      </w:pPr>
    </w:p>
    <w:p w14:paraId="756AF505" w14:textId="77777777" w:rsidR="007B6B74" w:rsidRDefault="007B6B74" w:rsidP="007B6B74">
      <w:pPr>
        <w:pStyle w:val="PL"/>
        <w:rPr>
          <w:noProof w:val="0"/>
        </w:rPr>
      </w:pPr>
    </w:p>
    <w:p w14:paraId="2346C46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E908AB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2FE67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E401F9" w14:textId="77777777" w:rsidR="007B6B74" w:rsidRDefault="007B6B74" w:rsidP="007B6B74">
      <w:pPr>
        <w:pStyle w:val="PL"/>
        <w:rPr>
          <w:noProof w:val="0"/>
        </w:rPr>
      </w:pPr>
    </w:p>
    <w:p w14:paraId="2A2C8221" w14:textId="77777777" w:rsidR="007B6B74" w:rsidRDefault="007B6B74" w:rsidP="007B6B74">
      <w:pPr>
        <w:pStyle w:val="PL"/>
        <w:rPr>
          <w:noProof w:val="0"/>
        </w:rPr>
      </w:pPr>
    </w:p>
    <w:p w14:paraId="0888E9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7675918" w14:textId="77777777" w:rsidR="007B6B74" w:rsidRDefault="007B6B74" w:rsidP="007B6B74">
      <w:pPr>
        <w:pStyle w:val="PL"/>
        <w:rPr>
          <w:noProof w:val="0"/>
        </w:rPr>
      </w:pPr>
    </w:p>
    <w:p w14:paraId="22D1A219" w14:textId="77777777" w:rsidR="007B6B74" w:rsidRDefault="007B6B74" w:rsidP="007B6B7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444B4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5A08FDD1" w14:textId="77777777" w:rsidR="007B6B74" w:rsidRPr="00452B63" w:rsidRDefault="007B6B74" w:rsidP="007B6B7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5FE340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41E1EF3" w14:textId="77777777" w:rsidR="007B6B74" w:rsidRDefault="007B6B74" w:rsidP="007B6B74">
      <w:pPr>
        <w:pStyle w:val="PL"/>
        <w:rPr>
          <w:noProof w:val="0"/>
        </w:rPr>
      </w:pPr>
    </w:p>
    <w:p w14:paraId="32960B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13767FB" w14:textId="77777777" w:rsidR="007B6B74" w:rsidRDefault="007B6B74" w:rsidP="007B6B74">
      <w:pPr>
        <w:pStyle w:val="PL"/>
        <w:rPr>
          <w:noProof w:val="0"/>
        </w:rPr>
      </w:pPr>
    </w:p>
    <w:p w14:paraId="059CEF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0A01A71" w14:textId="77777777" w:rsidR="007B6B74" w:rsidRDefault="007B6B74" w:rsidP="007B6B74">
      <w:pPr>
        <w:pStyle w:val="PL"/>
        <w:rPr>
          <w:noProof w:val="0"/>
        </w:rPr>
      </w:pPr>
    </w:p>
    <w:p w14:paraId="49234FCB" w14:textId="77777777" w:rsidR="007B6B74" w:rsidRDefault="007B6B74" w:rsidP="007B6B74">
      <w:pPr>
        <w:pStyle w:val="PL"/>
        <w:rPr>
          <w:noProof w:val="0"/>
        </w:rPr>
      </w:pPr>
    </w:p>
    <w:p w14:paraId="6AB90A91" w14:textId="77777777" w:rsidR="007B6B74" w:rsidRDefault="007B6B74" w:rsidP="007B6B74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D7452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883BE6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12C773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1E583B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CFAF97D" w14:textId="77777777" w:rsidR="007B6B74" w:rsidRDefault="007B6B74" w:rsidP="007B6B74">
      <w:pPr>
        <w:pStyle w:val="PL"/>
        <w:rPr>
          <w:noProof w:val="0"/>
        </w:rPr>
      </w:pPr>
    </w:p>
    <w:p w14:paraId="734233D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CB634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D2A4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3B030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F0610A" w14:textId="77777777" w:rsidR="007B6B74" w:rsidRDefault="007B6B74" w:rsidP="007B6B74">
      <w:pPr>
        <w:pStyle w:val="PL"/>
        <w:rPr>
          <w:noProof w:val="0"/>
        </w:rPr>
      </w:pPr>
    </w:p>
    <w:p w14:paraId="4EC77E4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643FB66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106C3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61382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5811A4C" w14:textId="77777777" w:rsidR="007B6B74" w:rsidRDefault="007B6B74" w:rsidP="007B6B74">
      <w:pPr>
        <w:pStyle w:val="PL"/>
        <w:rPr>
          <w:noProof w:val="0"/>
        </w:rPr>
      </w:pPr>
    </w:p>
    <w:p w14:paraId="04DAB43F" w14:textId="77777777" w:rsidR="007B6B74" w:rsidRDefault="007B6B74" w:rsidP="007B6B74">
      <w:pPr>
        <w:pStyle w:val="PL"/>
        <w:rPr>
          <w:noProof w:val="0"/>
        </w:rPr>
      </w:pPr>
    </w:p>
    <w:p w14:paraId="5541982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077AE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1A618DD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B8AA83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0163907C" w14:textId="77777777" w:rsidR="007B6B74" w:rsidRDefault="007B6B74" w:rsidP="007B6B74">
      <w:pPr>
        <w:pStyle w:val="PL"/>
        <w:rPr>
          <w:noProof w:val="0"/>
        </w:rPr>
      </w:pPr>
    </w:p>
    <w:p w14:paraId="63AAA45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7049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02D0A2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EE327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12F3A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31AE24E" w14:textId="77777777" w:rsidR="007B6B74" w:rsidRDefault="007B6B74" w:rsidP="007B6B74">
      <w:pPr>
        <w:pStyle w:val="PL"/>
        <w:rPr>
          <w:noProof w:val="0"/>
        </w:rPr>
      </w:pPr>
    </w:p>
    <w:p w14:paraId="7968957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C3BBD5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C9AC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C2AF07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765861E4" w14:textId="77777777" w:rsidR="007B6B74" w:rsidRDefault="007B6B74" w:rsidP="007B6B74">
      <w:pPr>
        <w:pStyle w:val="PL"/>
        <w:rPr>
          <w:noProof w:val="0"/>
        </w:rPr>
      </w:pPr>
    </w:p>
    <w:p w14:paraId="37B0656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2F311C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E7BA8F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0E8CA8" w14:textId="77777777" w:rsidR="007B6B74" w:rsidRDefault="007B6B74" w:rsidP="007B6B74">
      <w:pPr>
        <w:pStyle w:val="PL"/>
        <w:rPr>
          <w:noProof w:val="0"/>
        </w:rPr>
      </w:pPr>
    </w:p>
    <w:p w14:paraId="6E37036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89DE8E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772BD58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7AAD9F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0785E0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4BCEE9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F19F6D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21F63B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941DDA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E1AFB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31E6A4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0DFF033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A0E962B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CA3A79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6D613FFE" w14:textId="77777777" w:rsidR="007B6B74" w:rsidRPr="0009176B" w:rsidRDefault="007B6B74" w:rsidP="007B6B74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6E0E1F1" w14:textId="77777777" w:rsidR="007B6B74" w:rsidRPr="0009176B" w:rsidRDefault="007B6B74" w:rsidP="007B6B74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C48BF54" w14:textId="77777777" w:rsidR="007B6B74" w:rsidRDefault="007B6B74" w:rsidP="007B6B74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4DE0DF1E" w14:textId="77777777" w:rsidR="007B6B74" w:rsidRPr="0009176B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46DC676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10789F29" w14:textId="77777777" w:rsidR="007B6B74" w:rsidRDefault="007B6B74" w:rsidP="007B6B74">
      <w:pPr>
        <w:pStyle w:val="PL"/>
        <w:rPr>
          <w:noProof w:val="0"/>
        </w:rPr>
      </w:pPr>
    </w:p>
    <w:p w14:paraId="7E7EA435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B6E8DE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3B477C9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0827462" w14:textId="77777777" w:rsidR="007B6B74" w:rsidRDefault="007B6B74" w:rsidP="007B6B74">
      <w:pPr>
        <w:pStyle w:val="PL"/>
        <w:rPr>
          <w:noProof w:val="0"/>
        </w:rPr>
      </w:pPr>
    </w:p>
    <w:p w14:paraId="67B7A5C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B6066EB" w14:textId="77777777" w:rsidR="007B6B74" w:rsidRDefault="007B6B74" w:rsidP="007B6B74">
      <w:pPr>
        <w:pStyle w:val="PL"/>
        <w:rPr>
          <w:noProof w:val="0"/>
        </w:rPr>
      </w:pPr>
    </w:p>
    <w:p w14:paraId="0C58F6C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FEF22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E9B8F5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00D5DA2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71F3887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73C86084" w14:textId="77777777" w:rsidR="007B6B74" w:rsidRDefault="007B6B74" w:rsidP="007B6B74">
      <w:pPr>
        <w:pStyle w:val="PL"/>
        <w:rPr>
          <w:noProof w:val="0"/>
        </w:rPr>
      </w:pPr>
    </w:p>
    <w:p w14:paraId="692BAC9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4B89E09F" w14:textId="77777777" w:rsidR="007B6B74" w:rsidRDefault="007B6B74" w:rsidP="007B6B74">
      <w:pPr>
        <w:pStyle w:val="PL"/>
        <w:rPr>
          <w:noProof w:val="0"/>
        </w:rPr>
      </w:pPr>
    </w:p>
    <w:p w14:paraId="037B0896" w14:textId="77777777" w:rsidR="007B6B74" w:rsidRDefault="007B6B74" w:rsidP="007B6B74">
      <w:pPr>
        <w:pStyle w:val="PL"/>
        <w:rPr>
          <w:noProof w:val="0"/>
        </w:rPr>
      </w:pPr>
    </w:p>
    <w:p w14:paraId="22050749" w14:textId="77777777" w:rsidR="007B6B74" w:rsidRDefault="007B6B74" w:rsidP="007B6B74">
      <w:pPr>
        <w:pStyle w:val="PL"/>
        <w:rPr>
          <w:noProof w:val="0"/>
        </w:rPr>
      </w:pPr>
    </w:p>
    <w:p w14:paraId="35F5361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9D206" w14:textId="77777777" w:rsidR="007B6B74" w:rsidRPr="005846D8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E6B01B4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5A2D21D8" w14:textId="77777777" w:rsidR="007B6B74" w:rsidRDefault="007B6B74" w:rsidP="007B6B74">
      <w:pPr>
        <w:pStyle w:val="PL"/>
        <w:rPr>
          <w:noProof w:val="0"/>
        </w:rPr>
      </w:pPr>
    </w:p>
    <w:p w14:paraId="107831F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208F30" w14:textId="77777777" w:rsidR="007B6B74" w:rsidRPr="00E21481" w:rsidRDefault="007B6B74" w:rsidP="007B6B7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2221DD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EE505" w14:textId="77777777" w:rsidR="007B6B74" w:rsidRDefault="007B6B74" w:rsidP="007B6B74">
      <w:pPr>
        <w:pStyle w:val="PL"/>
        <w:rPr>
          <w:noProof w:val="0"/>
        </w:rPr>
      </w:pPr>
    </w:p>
    <w:p w14:paraId="7F04C1A9" w14:textId="77777777" w:rsidR="007B6B74" w:rsidRDefault="007B6B74" w:rsidP="007B6B74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4867038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{</w:t>
      </w:r>
    </w:p>
    <w:p w14:paraId="648C100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50985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F21939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}</w:t>
      </w:r>
    </w:p>
    <w:p w14:paraId="64BEA035" w14:textId="77777777" w:rsidR="007B6B74" w:rsidRDefault="007B6B74" w:rsidP="007B6B74">
      <w:pPr>
        <w:pStyle w:val="PL"/>
        <w:rPr>
          <w:noProof w:val="0"/>
        </w:rPr>
      </w:pPr>
    </w:p>
    <w:p w14:paraId="0014FEE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82A740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W</w:t>
      </w:r>
    </w:p>
    <w:p w14:paraId="6F570DDA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BB563C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2E82752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394171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2905EED" w14:textId="77777777" w:rsidR="007B6B74" w:rsidRDefault="007B6B74" w:rsidP="007B6B74">
      <w:pPr>
        <w:pStyle w:val="PL"/>
        <w:rPr>
          <w:noProof w:val="0"/>
        </w:rPr>
      </w:pPr>
      <w:r>
        <w:rPr>
          <w:noProof w:val="0"/>
        </w:rPr>
        <w:t>--</w:t>
      </w:r>
    </w:p>
    <w:p w14:paraId="47965987" w14:textId="77777777" w:rsidR="007B6B74" w:rsidRDefault="007B6B74" w:rsidP="007B6B74">
      <w:pPr>
        <w:pStyle w:val="PL"/>
        <w:rPr>
          <w:noProof w:val="0"/>
        </w:rPr>
      </w:pPr>
    </w:p>
    <w:p w14:paraId="6DF5690E" w14:textId="77777777" w:rsidR="007B6B74" w:rsidRDefault="007B6B74" w:rsidP="007B6B7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ACC3631" w14:textId="711C3B56" w:rsidR="007B6B74" w:rsidRDefault="007B6B74" w:rsidP="007B6B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3A33" w:rsidRPr="007215AA" w14:paraId="03D9866F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3859CA" w14:textId="46383AAF" w:rsidR="002A3A33" w:rsidRPr="007215AA" w:rsidRDefault="002A3A33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834D976" w14:textId="53D59547" w:rsidR="007B6B74" w:rsidRDefault="007B6B74" w:rsidP="006929A8">
      <w:bookmarkStart w:id="9" w:name="_GoBack"/>
      <w:bookmarkEnd w:id="0"/>
      <w:bookmarkEnd w:id="1"/>
      <w:bookmarkEnd w:id="2"/>
      <w:bookmarkEnd w:id="3"/>
      <w:bookmarkEnd w:id="4"/>
      <w:bookmarkEnd w:id="5"/>
      <w:bookmarkEnd w:id="9"/>
    </w:p>
    <w:sectPr w:rsidR="007B6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E7A50" w14:textId="77777777" w:rsidR="00392D60" w:rsidRDefault="00392D60">
      <w:r>
        <w:separator/>
      </w:r>
    </w:p>
  </w:endnote>
  <w:endnote w:type="continuationSeparator" w:id="0">
    <w:p w14:paraId="5CD8B573" w14:textId="77777777" w:rsidR="00392D60" w:rsidRDefault="00392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606C4" w14:textId="77777777" w:rsidR="00392D60" w:rsidRDefault="00392D60">
      <w:r>
        <w:separator/>
      </w:r>
    </w:p>
  </w:footnote>
  <w:footnote w:type="continuationSeparator" w:id="0">
    <w:p w14:paraId="07EEF214" w14:textId="77777777" w:rsidR="00392D60" w:rsidRDefault="00392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6D6E99" w:rsidRDefault="006D6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6D6E99" w:rsidRDefault="006D6E9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6D6E99" w:rsidRDefault="006D6E9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6D6E99" w:rsidRDefault="006D6E9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A57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4A3B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15FC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3BF0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299D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A33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6B2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2D60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1BFA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1B70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0C0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0F1C"/>
    <w:rsid w:val="00661801"/>
    <w:rsid w:val="0066203B"/>
    <w:rsid w:val="006650DA"/>
    <w:rsid w:val="006667EF"/>
    <w:rsid w:val="006672F2"/>
    <w:rsid w:val="006703C9"/>
    <w:rsid w:val="006748C2"/>
    <w:rsid w:val="00681CE3"/>
    <w:rsid w:val="006913FF"/>
    <w:rsid w:val="006915ED"/>
    <w:rsid w:val="006929A8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6E99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5EF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B6B7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352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87EE1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3B0C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0870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6AD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019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0A6F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0F32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77280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4F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4B5C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EF6EA4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183BF0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183BF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  <w:style w:type="character" w:customStyle="1" w:styleId="HTML">
    <w:name w:val="HTML 预设格式 字符"/>
    <w:basedOn w:val="a0"/>
    <w:link w:val="HTML0"/>
    <w:semiHidden/>
    <w:rsid w:val="00183BF0"/>
    <w:rPr>
      <w:rFonts w:ascii="Courier New" w:eastAsia="MS Mincho" w:hAnsi="Courier New" w:cs="Courier New"/>
      <w:lang w:val="es-ES_tradnl" w:eastAsia="ja-JP"/>
    </w:rPr>
  </w:style>
  <w:style w:type="paragraph" w:styleId="HTML0">
    <w:name w:val="HTML Preformatted"/>
    <w:basedOn w:val="a"/>
    <w:link w:val="HTML"/>
    <w:unhideWhenUsed/>
    <w:rsid w:val="00183B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paragraph" w:customStyle="1" w:styleId="msonormal0">
    <w:name w:val="msonormal"/>
    <w:basedOn w:val="a"/>
    <w:rsid w:val="00183B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b">
    <w:name w:val="正文文本 字符"/>
    <w:basedOn w:val="a0"/>
    <w:link w:val="afc"/>
    <w:semiHidden/>
    <w:rsid w:val="00183BF0"/>
    <w:rPr>
      <w:rFonts w:ascii="Times New Roman" w:hAnsi="Times New Roman"/>
      <w:lang w:val="en-GB" w:eastAsia="en-US"/>
    </w:rPr>
  </w:style>
  <w:style w:type="paragraph" w:styleId="afc">
    <w:name w:val="Body Text"/>
    <w:basedOn w:val="a"/>
    <w:link w:val="afb"/>
    <w:unhideWhenUsed/>
    <w:rsid w:val="00183BF0"/>
    <w:pPr>
      <w:overflowPunct w:val="0"/>
      <w:autoSpaceDE w:val="0"/>
      <w:autoSpaceDN w:val="0"/>
      <w:adjustRightInd w:val="0"/>
    </w:pPr>
  </w:style>
  <w:style w:type="character" w:customStyle="1" w:styleId="afd">
    <w:name w:val="纯文本 字符"/>
    <w:basedOn w:val="a0"/>
    <w:link w:val="afe"/>
    <w:rsid w:val="00183BF0"/>
    <w:rPr>
      <w:rFonts w:ascii="Courier New" w:hAnsi="Courier New"/>
      <w:lang w:val="nb-NO" w:eastAsia="en-US"/>
    </w:rPr>
  </w:style>
  <w:style w:type="paragraph" w:styleId="afe">
    <w:name w:val="Plain Text"/>
    <w:basedOn w:val="a"/>
    <w:link w:val="afd"/>
    <w:unhideWhenUsed/>
    <w:rsid w:val="00183BF0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paragraph" w:customStyle="1" w:styleId="ASN1Source">
    <w:name w:val="ASN.1 Source"/>
    <w:rsid w:val="00183BF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CharCharCarCar">
    <w:name w:val="Char Char Car Car"/>
    <w:semiHidden/>
    <w:rsid w:val="00183BF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">
    <w:name w:val="Car Car4"/>
    <w:rsid w:val="00183BF0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83BF0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83BF0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83BF0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183BF0"/>
    <w:rPr>
      <w:rFonts w:ascii="Times New Roman" w:hAnsi="Times New Roman" w:cs="Times New Roman" w:hint="default"/>
      <w:lang w:val="en-GB" w:eastAsia="en-US"/>
    </w:rPr>
  </w:style>
  <w:style w:type="paragraph" w:styleId="aff">
    <w:name w:val="index heading"/>
    <w:basedOn w:val="a"/>
    <w:next w:val="a"/>
    <w:semiHidden/>
    <w:rsid w:val="007B6B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0">
    <w:name w:val="caption"/>
    <w:basedOn w:val="a"/>
    <w:next w:val="a"/>
    <w:qFormat/>
    <w:rsid w:val="007B6B7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BalloonText1">
    <w:name w:val="Balloon Text1"/>
    <w:basedOn w:val="a"/>
    <w:semiHidden/>
    <w:rsid w:val="007B6B7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7B6B7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arCar40">
    <w:name w:val=" Car Car4"/>
    <w:rsid w:val="007B6B74"/>
    <w:rPr>
      <w:rFonts w:ascii="Arial" w:hAnsi="Arial"/>
      <w:sz w:val="36"/>
      <w:lang w:val="en-GB" w:eastAsia="en-US" w:bidi="ar-SA"/>
    </w:rPr>
  </w:style>
  <w:style w:type="character" w:customStyle="1" w:styleId="CarCar30">
    <w:name w:val=" Car Car3"/>
    <w:rsid w:val="007B6B74"/>
    <w:rPr>
      <w:rFonts w:ascii="Arial" w:hAnsi="Arial"/>
      <w:sz w:val="28"/>
      <w:lang w:val="en-GB" w:eastAsia="en-US" w:bidi="ar-SA"/>
    </w:rPr>
  </w:style>
  <w:style w:type="character" w:customStyle="1" w:styleId="CarCar20">
    <w:name w:val=" Car Car2"/>
    <w:rsid w:val="007B6B74"/>
    <w:rPr>
      <w:rFonts w:ascii="Arial" w:hAnsi="Arial"/>
      <w:sz w:val="24"/>
      <w:lang w:val="en-GB" w:eastAsia="en-US" w:bidi="ar-SA"/>
    </w:rPr>
  </w:style>
  <w:style w:type="character" w:customStyle="1" w:styleId="CarCar10">
    <w:name w:val=" Car Car1"/>
    <w:rsid w:val="007B6B74"/>
    <w:rPr>
      <w:rFonts w:ascii="Arial" w:hAnsi="Arial"/>
      <w:sz w:val="22"/>
      <w:lang w:val="en-GB" w:eastAsia="en-US" w:bidi="ar-SA"/>
    </w:rPr>
  </w:style>
  <w:style w:type="character" w:customStyle="1" w:styleId="CarCar0">
    <w:name w:val=" Car Car"/>
    <w:basedOn w:val="H6Car"/>
    <w:rsid w:val="007B6B74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 Zchn Zchn1 Car Car"/>
    <w:basedOn w:val="a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a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 Char Char Car Car"/>
    <w:semiHidden/>
    <w:rsid w:val="007B6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 Zchn Zchn"/>
    <w:basedOn w:val="a"/>
    <w:semiHidden/>
    <w:rsid w:val="007B6B7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a"/>
    <w:semiHidden/>
    <w:rsid w:val="007B6B74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f2">
    <w:name w:val="Table Grid"/>
    <w:basedOn w:val="a1"/>
    <w:rsid w:val="007B6B7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912E0-8445-4791-8F15-96994505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21</Pages>
  <Words>5787</Words>
  <Characters>32992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96</cp:revision>
  <cp:lastPrinted>1899-12-31T23:00:00Z</cp:lastPrinted>
  <dcterms:created xsi:type="dcterms:W3CDTF">2022-02-14T02:46:00Z</dcterms:created>
  <dcterms:modified xsi:type="dcterms:W3CDTF">2022-03-25T12:41:00Z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(3)mDGDGDUoBC1Qj27PtXxUol+7Dh2nf++EPnzux91FiBPh+4WStFt77jKAYTwCo/3HJLoTGBPF
mKbKj/fn/XD3zHAcjwhzRd0JIEHvYA47LsqkkOzUthE7BHu/Okc8rmoIhzxLSnkeg1TDkfGK
1uT7zm00bUOe49btrLEELRklTCi6tAf+BMXBVzLBhqa/Yq+mpQQ7cipITlW44mILvtSXq7NO
ErghnQc7LlEsLIyDrK</vt:lpwstr>
  </property>
  <property fmtid="{D5CDD505-2E9C-101B-9397-08002B2CF9AE}" pid="22" name="_2015_ms_pID_7253431">
    <vt:lpwstr>CSgdsrOsANAVZ+Y3Jmm50gR6WyFq8KNgDdLLbAsVgmYAuHV3c2687c
6S8oS/1Y/Q6oUsONgRouPXaymcJvzaaPqQsVUSHcqQn4COI1m81usqodFhwDBIlAZjz9tX2H
SgXnjvGLsKUj/o5HLxNQzHDvED3L+kWPlznQnz1mR3e2DIPiSzKYKFHWdRW67vIPdvZQtCiG
rMgW32ZGylqZhDCUlBpkmuZQVZWBLaRiZiiC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